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A5B8160" w14:textId="77777777" w:rsidR="00114913" w:rsidRPr="005A484D" w:rsidRDefault="0069012C" w:rsidP="003546E9">
      <w:pPr>
        <w:ind w:left="-540"/>
        <w:rPr>
          <w:b/>
          <w:bCs/>
        </w:rPr>
      </w:pPr>
      <w:r>
        <w:rPr>
          <w:noProof/>
          <w:lang w:eastAsia="en-US"/>
        </w:rPr>
        <w:drawing>
          <wp:anchor distT="0" distB="0" distL="114300" distR="114300" simplePos="0" relativeHeight="251700736" behindDoc="0" locked="0" layoutInCell="1" allowOverlap="1" wp14:anchorId="5E14E35E" wp14:editId="62637AFE">
            <wp:simplePos x="0" y="0"/>
            <wp:positionH relativeFrom="column">
              <wp:posOffset>4667250</wp:posOffset>
            </wp:positionH>
            <wp:positionV relativeFrom="paragraph">
              <wp:posOffset>-20320</wp:posOffset>
            </wp:positionV>
            <wp:extent cx="247650" cy="280035"/>
            <wp:effectExtent l="0" t="0" r="0" b="5715"/>
            <wp:wrapNone/>
            <wp:docPr id="57" name="Picture 147" descr="MCj0441702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MCj04417020000[1]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80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US"/>
        </w:rPr>
        <w:drawing>
          <wp:anchor distT="0" distB="0" distL="114300" distR="114300" simplePos="0" relativeHeight="251699712" behindDoc="0" locked="0" layoutInCell="1" allowOverlap="1" wp14:anchorId="1D72470E" wp14:editId="441CA353">
            <wp:simplePos x="0" y="0"/>
            <wp:positionH relativeFrom="column">
              <wp:posOffset>4343400</wp:posOffset>
            </wp:positionH>
            <wp:positionV relativeFrom="paragraph">
              <wp:posOffset>-23495</wp:posOffset>
            </wp:positionV>
            <wp:extent cx="247650" cy="280035"/>
            <wp:effectExtent l="0" t="0" r="0" b="5715"/>
            <wp:wrapNone/>
            <wp:docPr id="58" name="Picture 146" descr="MCj0441702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MCj04417020000[1]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80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US"/>
        </w:rPr>
        <w:drawing>
          <wp:anchor distT="0" distB="0" distL="114300" distR="114300" simplePos="0" relativeHeight="251701760" behindDoc="0" locked="0" layoutInCell="1" allowOverlap="1" wp14:anchorId="19B28CAF" wp14:editId="71CBCDC5">
            <wp:simplePos x="0" y="0"/>
            <wp:positionH relativeFrom="column">
              <wp:posOffset>5010150</wp:posOffset>
            </wp:positionH>
            <wp:positionV relativeFrom="paragraph">
              <wp:posOffset>-20821</wp:posOffset>
            </wp:positionV>
            <wp:extent cx="247650" cy="280035"/>
            <wp:effectExtent l="0" t="0" r="0" b="5715"/>
            <wp:wrapNone/>
            <wp:docPr id="59" name="Picture 148" descr="MCj0441702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MCj04417020000[1]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80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11648" behindDoc="0" locked="0" layoutInCell="1" allowOverlap="1" wp14:anchorId="32A1E140" wp14:editId="074B1045">
                <wp:simplePos x="0" y="0"/>
                <wp:positionH relativeFrom="column">
                  <wp:posOffset>3429000</wp:posOffset>
                </wp:positionH>
                <wp:positionV relativeFrom="paragraph">
                  <wp:posOffset>-378326</wp:posOffset>
                </wp:positionV>
                <wp:extent cx="2781300" cy="630555"/>
                <wp:effectExtent l="0" t="0" r="19050" b="17145"/>
                <wp:wrapNone/>
                <wp:docPr id="56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81300" cy="630555"/>
                        </a:xfrm>
                        <a:prstGeom prst="rect">
                          <a:avLst/>
                        </a:prstGeom>
                        <a:solidFill>
                          <a:srgbClr val="FFCC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93CE1C" w14:textId="77777777" w:rsidR="00715526" w:rsidRPr="005311D6" w:rsidRDefault="00715526" w:rsidP="007A17F5">
                            <w:pPr>
                              <w:jc w:val="center"/>
                              <w:rPr>
                                <w:rFonts w:ascii="Angsana New" w:hAnsi="Angsana New" w:cs="Angsana New" w:hint="eastAsia"/>
                                <w:b/>
                                <w:bCs/>
                                <w:sz w:val="48"/>
                                <w:szCs w:val="48"/>
                                <w:cs/>
                                <w:lang w:eastAsia="ja-JP" w:bidi="th-TH"/>
                              </w:rPr>
                            </w:pPr>
                            <w:proofErr w:type="gramStart"/>
                            <w:r w:rsidRPr="005311D6">
                              <w:rPr>
                                <w:rFonts w:ascii="Angsana New" w:hAnsi="Angsana New" w:cs="Angsana New"/>
                                <w:b/>
                                <w:bCs/>
                                <w:sz w:val="48"/>
                                <w:szCs w:val="48"/>
                                <w:lang w:bidi="th-TH"/>
                              </w:rPr>
                              <w:t>BUDDHISM</w:t>
                            </w:r>
                            <w:r w:rsidRPr="005311D6">
                              <w:rPr>
                                <w:rFonts w:ascii="Angsana New" w:hAnsi="Angsana New" w:cs="Angsana New"/>
                                <w:b/>
                                <w:bCs/>
                                <w:sz w:val="48"/>
                                <w:szCs w:val="48"/>
                                <w:cs/>
                                <w:lang w:bidi="th-TH"/>
                              </w:rPr>
                              <w:t xml:space="preserve">  </w:t>
                            </w:r>
                            <w:r w:rsidRPr="007A17F5">
                              <w:rPr>
                                <w:rFonts w:ascii="ヒラギノ明朝 ProN W3" w:eastAsia="ヒラギノ明朝 ProN W3" w:hAnsi="ヒラギノ明朝 ProN W3" w:cs="ヒラギノ明朝 ProN W3" w:hint="eastAsia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仏教</w:t>
                            </w:r>
                            <w:proofErr w:type="gramEnd"/>
                          </w:p>
                          <w:p w14:paraId="0956FEA3" w14:textId="77777777" w:rsidR="00715526" w:rsidRPr="005311D6" w:rsidRDefault="00715526" w:rsidP="003B41EA">
                            <w:pPr>
                              <w:jc w:val="center"/>
                              <w:rPr>
                                <w:b/>
                                <w:bCs/>
                                <w:cs/>
                                <w:lang w:bidi="th-TH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270pt;margin-top:-29.75pt;width:219pt;height:49.65pt;z-index: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" fillcolor="#fc0" strokeweight="1.5pt">
                <v:textbox>
                  <w:txbxContent>
                    <w:p w14:paraId="6893CE1C" w14:textId="77777777" w:rsidR="00715526" w:rsidRPr="005311D6" w:rsidRDefault="00715526" w:rsidP="007A17F5">
                      <w:pPr>
                        <w:jc w:val="center"/>
                        <w:rPr>
                          <w:rFonts w:ascii="Angsana New" w:hAnsi="Angsana New" w:cs="Angsana New" w:hint="eastAsia"/>
                          <w:b/>
                          <w:bCs/>
                          <w:sz w:val="48"/>
                          <w:szCs w:val="48"/>
                          <w:cs/>
                          <w:lang w:eastAsia="ja-JP" w:bidi="th-TH"/>
                        </w:rPr>
                      </w:pPr>
                      <w:proofErr w:type="gramStart"/>
                      <w:r w:rsidRPr="005311D6">
                        <w:rPr>
                          <w:rFonts w:ascii="Angsana New" w:hAnsi="Angsana New" w:cs="Angsana New"/>
                          <w:b/>
                          <w:bCs/>
                          <w:sz w:val="48"/>
                          <w:szCs w:val="48"/>
                          <w:lang w:bidi="th-TH"/>
                        </w:rPr>
                        <w:t>BUDDHISM</w:t>
                      </w:r>
                      <w:r w:rsidRPr="005311D6">
                        <w:rPr>
                          <w:rFonts w:ascii="Angsana New" w:hAnsi="Angsana New" w:cs="Angsana New"/>
                          <w:b/>
                          <w:bCs/>
                          <w:sz w:val="48"/>
                          <w:szCs w:val="48"/>
                          <w:cs/>
                          <w:lang w:bidi="th-TH"/>
                        </w:rPr>
                        <w:t xml:space="preserve">  </w:t>
                      </w:r>
                      <w:r w:rsidRPr="007A17F5">
                        <w:rPr>
                          <w:rFonts w:ascii="ヒラギノ明朝 ProN W3" w:eastAsia="ヒラギノ明朝 ProN W3" w:hAnsi="ヒラギノ明朝 ProN W3" w:cs="ヒラギノ明朝 ProN W3" w:hint="eastAsia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仏教</w:t>
                      </w:r>
                      <w:proofErr w:type="gramEnd"/>
                    </w:p>
                    <w:p w14:paraId="0956FEA3" w14:textId="77777777" w:rsidR="00715526" w:rsidRPr="005311D6" w:rsidRDefault="00715526" w:rsidP="003B41EA">
                      <w:pPr>
                        <w:jc w:val="center"/>
                        <w:rPr>
                          <w:b/>
                          <w:bCs/>
                          <w:cs/>
                          <w:lang w:bidi="th-TH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F18BC">
        <w:rPr>
          <w:noProof/>
          <w:lang w:eastAsia="en-US"/>
        </w:rPr>
        <w:drawing>
          <wp:anchor distT="0" distB="0" distL="114300" distR="114300" simplePos="0" relativeHeight="251723264" behindDoc="1" locked="0" layoutInCell="1" allowOverlap="1" wp14:anchorId="65BBED7F" wp14:editId="75931772">
            <wp:simplePos x="0" y="0"/>
            <wp:positionH relativeFrom="column">
              <wp:posOffset>7280275</wp:posOffset>
            </wp:positionH>
            <wp:positionV relativeFrom="paragraph">
              <wp:posOffset>149225</wp:posOffset>
            </wp:positionV>
            <wp:extent cx="1115060" cy="972820"/>
            <wp:effectExtent l="19050" t="19050" r="27940" b="17780"/>
            <wp:wrapTight wrapText="bothSides">
              <wp:wrapPolygon edited="0">
                <wp:start x="-369" y="-423"/>
                <wp:lineTo x="-369" y="21572"/>
                <wp:lineTo x="21772" y="21572"/>
                <wp:lineTo x="21772" y="-423"/>
                <wp:lineTo x="-369" y="-423"/>
              </wp:wrapPolygon>
            </wp:wrapTight>
            <wp:docPr id="89" name="Picture 89" descr="http://www.thaigoodview.com/library/teachershow/poonsak/budda/images/maka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thaigoodview.com/library/teachershow/poonsak/budda/images/maka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060" cy="97282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818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53B6">
        <w:rPr>
          <w:noProof/>
          <w:lang w:eastAsia="en-US"/>
        </w:rPr>
        <w:drawing>
          <wp:anchor distT="0" distB="0" distL="114300" distR="114300" simplePos="0" relativeHeight="251694592" behindDoc="1" locked="0" layoutInCell="1" allowOverlap="1" wp14:anchorId="26F7695A" wp14:editId="7C915BC3">
            <wp:simplePos x="0" y="0"/>
            <wp:positionH relativeFrom="column">
              <wp:posOffset>1028700</wp:posOffset>
            </wp:positionH>
            <wp:positionV relativeFrom="paragraph">
              <wp:posOffset>-71120</wp:posOffset>
            </wp:positionV>
            <wp:extent cx="1371600" cy="1190625"/>
            <wp:effectExtent l="0" t="0" r="0" b="9525"/>
            <wp:wrapTight wrapText="bothSides">
              <wp:wrapPolygon edited="0">
                <wp:start x="0" y="0"/>
                <wp:lineTo x="0" y="21427"/>
                <wp:lineTo x="21300" y="21427"/>
                <wp:lineTo x="21300" y="0"/>
                <wp:lineTo x="0" y="0"/>
              </wp:wrapPolygon>
            </wp:wrapTight>
            <wp:docPr id="53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58" t="14067" r="71455" b="70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90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4913">
        <w:t xml:space="preserve">        </w:t>
      </w:r>
    </w:p>
    <w:p w14:paraId="737F0448" w14:textId="77777777" w:rsidR="00114913" w:rsidRDefault="0069012C" w:rsidP="00B736CA">
      <w:pPr>
        <w:tabs>
          <w:tab w:val="left" w:pos="3660"/>
        </w:tabs>
        <w:ind w:left="-540"/>
      </w:pPr>
      <w:r>
        <w:rPr>
          <w:noProof/>
          <w:lang w:eastAsia="en-US"/>
        </w:rPr>
        <w:drawing>
          <wp:anchor distT="0" distB="0" distL="114300" distR="114300" simplePos="0" relativeHeight="251689472" behindDoc="1" locked="0" layoutInCell="1" allowOverlap="1" wp14:anchorId="6F7A3F46" wp14:editId="3FDA4EF3">
            <wp:simplePos x="0" y="0"/>
            <wp:positionH relativeFrom="column">
              <wp:posOffset>4358005</wp:posOffset>
            </wp:positionH>
            <wp:positionV relativeFrom="paragraph">
              <wp:posOffset>72390</wp:posOffset>
            </wp:positionV>
            <wp:extent cx="964565" cy="964565"/>
            <wp:effectExtent l="0" t="0" r="6985" b="6985"/>
            <wp:wrapTight wrapText="bothSides">
              <wp:wrapPolygon edited="0">
                <wp:start x="0" y="0"/>
                <wp:lineTo x="0" y="21330"/>
                <wp:lineTo x="21330" y="21330"/>
                <wp:lineTo x="21330" y="0"/>
                <wp:lineTo x="0" y="0"/>
              </wp:wrapPolygon>
            </wp:wrapTight>
            <wp:docPr id="55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565" cy="964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D43823" w14:textId="77777777" w:rsidR="00114913" w:rsidRDefault="00114913" w:rsidP="00B736CA">
      <w:pPr>
        <w:tabs>
          <w:tab w:val="left" w:pos="3660"/>
        </w:tabs>
        <w:ind w:left="-540"/>
      </w:pPr>
      <w:r>
        <w:tab/>
      </w:r>
    </w:p>
    <w:p w14:paraId="6A7A8BD3" w14:textId="77777777" w:rsidR="00114913" w:rsidRDefault="00114913" w:rsidP="0022358F">
      <w:pPr>
        <w:jc w:val="center"/>
      </w:pPr>
      <w:r>
        <w:t xml:space="preserve">               </w:t>
      </w:r>
    </w:p>
    <w:p w14:paraId="7A531A41" w14:textId="77777777" w:rsidR="00114913" w:rsidRDefault="00114913" w:rsidP="009B7453">
      <w:pPr>
        <w:tabs>
          <w:tab w:val="left" w:pos="2201"/>
        </w:tabs>
      </w:pPr>
      <w:r>
        <w:tab/>
      </w:r>
    </w:p>
    <w:p w14:paraId="61233270" w14:textId="77777777" w:rsidR="00114913" w:rsidRDefault="00114913" w:rsidP="0097063B">
      <w:pPr>
        <w:jc w:val="center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</w:t>
      </w:r>
    </w:p>
    <w:p w14:paraId="1E52D239" w14:textId="77777777" w:rsidR="00114913" w:rsidRDefault="002B53B6" w:rsidP="0097063B">
      <w:pPr>
        <w:jc w:val="center"/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13696" behindDoc="0" locked="0" layoutInCell="1" allowOverlap="1" wp14:anchorId="3513971F" wp14:editId="4B9947BE">
                <wp:simplePos x="0" y="0"/>
                <wp:positionH relativeFrom="column">
                  <wp:posOffset>6972300</wp:posOffset>
                </wp:positionH>
                <wp:positionV relativeFrom="paragraph">
                  <wp:posOffset>163830</wp:posOffset>
                </wp:positionV>
                <wp:extent cx="1733550" cy="613410"/>
                <wp:effectExtent l="9525" t="11430" r="9525" b="13335"/>
                <wp:wrapNone/>
                <wp:docPr id="5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0" cy="61341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373A77" w14:textId="77777777" w:rsidR="00715526" w:rsidRPr="005A484D" w:rsidRDefault="00715526" w:rsidP="00DE4799">
                            <w:pPr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5A484D"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val="id-ID" w:bidi="th-TH"/>
                              </w:rPr>
                              <w:t xml:space="preserve">   </w:t>
                            </w:r>
                            <w:r w:rsidRPr="005A484D"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The </w:t>
                            </w:r>
                            <w:proofErr w:type="spellStart"/>
                            <w:r w:rsidRPr="005A484D"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Sangha</w:t>
                            </w:r>
                            <w:proofErr w:type="spellEnd"/>
                          </w:p>
                          <w:p w14:paraId="3DCAAB1E" w14:textId="77777777" w:rsidR="00715526" w:rsidRPr="007A17F5" w:rsidRDefault="00715526" w:rsidP="007A17F5">
                            <w:pPr>
                              <w:jc w:val="center"/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32"/>
                                <w:szCs w:val="32"/>
                                <w:lang w:eastAsia="ja-JP"/>
                              </w:rPr>
                            </w:pPr>
                            <w:r w:rsidRPr="007A17F5"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32"/>
                                <w:szCs w:val="32"/>
                                <w:lang w:eastAsia="ja-JP"/>
                              </w:rPr>
                              <w:t>信者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left:0;text-align:left;margin-left:549pt;margin-top:12.9pt;width:136.5pt;height:48.3pt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" fillcolor="yellow" strokeweight="1.5pt">
                <v:textbox>
                  <w:txbxContent>
                    <w:p w14:paraId="0C373A77" w14:textId="77777777" w:rsidR="00715526" w:rsidRPr="005A484D" w:rsidRDefault="00715526" w:rsidP="00DE4799">
                      <w:pPr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 xml:space="preserve"> </w:t>
                      </w:r>
                      <w:r w:rsidRPr="005A484D"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val="id-ID" w:bidi="th-TH"/>
                        </w:rPr>
                        <w:t xml:space="preserve">   </w:t>
                      </w:r>
                      <w:r w:rsidRPr="005A484D"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The </w:t>
                      </w:r>
                      <w:proofErr w:type="spellStart"/>
                      <w:r w:rsidRPr="005A484D"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  <w:t>Sangha</w:t>
                      </w:r>
                      <w:proofErr w:type="spellEnd"/>
                    </w:p>
                    <w:p w14:paraId="3DCAAB1E" w14:textId="77777777" w:rsidR="00715526" w:rsidRPr="007A17F5" w:rsidRDefault="00715526" w:rsidP="007A17F5">
                      <w:pPr>
                        <w:jc w:val="center"/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32"/>
                          <w:szCs w:val="32"/>
                          <w:lang w:eastAsia="ja-JP"/>
                        </w:rPr>
                      </w:pPr>
                      <w:r w:rsidRPr="007A17F5"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32"/>
                          <w:szCs w:val="32"/>
                          <w:lang w:eastAsia="ja-JP"/>
                        </w:rPr>
                        <w:t>信者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12672" behindDoc="0" locked="0" layoutInCell="1" allowOverlap="1" wp14:anchorId="526228CD" wp14:editId="1AC42614">
                <wp:simplePos x="0" y="0"/>
                <wp:positionH relativeFrom="column">
                  <wp:posOffset>3736975</wp:posOffset>
                </wp:positionH>
                <wp:positionV relativeFrom="paragraph">
                  <wp:posOffset>163830</wp:posOffset>
                </wp:positionV>
                <wp:extent cx="2107565" cy="613410"/>
                <wp:effectExtent l="12700" t="11430" r="13335" b="13335"/>
                <wp:wrapNone/>
                <wp:docPr id="50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7565" cy="61341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673C0B" w14:textId="77777777" w:rsidR="00715526" w:rsidRPr="005A484D" w:rsidRDefault="00715526" w:rsidP="005C2A2F">
                            <w:pPr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48"/>
                                <w:szCs w:val="61"/>
                                <w:cs/>
                                <w:lang w:bidi="th-TH"/>
                              </w:rPr>
                              <w:t xml:space="preserve">  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48"/>
                                <w:szCs w:val="61"/>
                                <w:lang w:val="id-ID" w:bidi="th-TH"/>
                              </w:rPr>
                              <w:t xml:space="preserve">  </w:t>
                            </w:r>
                            <w:r w:rsidRPr="005A484D"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The </w:t>
                            </w:r>
                            <w:proofErr w:type="spellStart"/>
                            <w:r w:rsidRPr="005A484D"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Dhamma</w:t>
                            </w:r>
                            <w:proofErr w:type="spellEnd"/>
                          </w:p>
                          <w:p w14:paraId="2577458B" w14:textId="77777777" w:rsidR="00715526" w:rsidRPr="007A17F5" w:rsidRDefault="00715526" w:rsidP="007A17F5">
                            <w:pPr>
                              <w:jc w:val="center"/>
                              <w:rPr>
                                <w:rFonts w:ascii="ＭＳ 明朝" w:eastAsia="ＭＳ 明朝" w:hAnsi="ＭＳ 明朝" w:cs="ＭＳ 明朝" w:hint="eastAsia"/>
                                <w:sz w:val="32"/>
                                <w:szCs w:val="32"/>
                                <w:lang w:eastAsia="ja-JP" w:bidi="th-TH"/>
                              </w:rPr>
                            </w:pPr>
                            <w:r>
                              <w:rPr>
                                <w:rFonts w:ascii="ＭＳ 明朝" w:eastAsia="ＭＳ 明朝" w:hAnsi="ＭＳ 明朝" w:cs="ＭＳ 明朝" w:hint="eastAsia"/>
                                <w:sz w:val="32"/>
                                <w:szCs w:val="32"/>
                                <w:lang w:eastAsia="ja-JP" w:bidi="th-TH"/>
                              </w:rPr>
                              <w:t>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28" type="#_x0000_t202" style="position:absolute;left:0;text-align:left;margin-left:294.25pt;margin-top:12.9pt;width:165.95pt;height:48.3pt;z-index:25161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" fillcolor="yellow" strokeweight="1.5pt">
                <v:textbox>
                  <w:txbxContent>
                    <w:p w14:paraId="3A673C0B" w14:textId="77777777" w:rsidR="00715526" w:rsidRPr="005A484D" w:rsidRDefault="00715526" w:rsidP="005C2A2F">
                      <w:pPr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48"/>
                          <w:szCs w:val="61"/>
                          <w:cs/>
                          <w:lang w:bidi="th-TH"/>
                        </w:rPr>
                        <w:t xml:space="preserve">   </w:t>
                      </w:r>
                      <w:r>
                        <w:rPr>
                          <w:rFonts w:cs="Angsana New"/>
                          <w:b/>
                          <w:bCs/>
                          <w:sz w:val="48"/>
                          <w:szCs w:val="61"/>
                          <w:lang w:val="id-ID" w:bidi="th-TH"/>
                        </w:rPr>
                        <w:t xml:space="preserve">  </w:t>
                      </w:r>
                      <w:r w:rsidRPr="005A484D"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The </w:t>
                      </w:r>
                      <w:proofErr w:type="spellStart"/>
                      <w:r w:rsidRPr="005A484D"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  <w:t>Dhamma</w:t>
                      </w:r>
                      <w:proofErr w:type="spellEnd"/>
                    </w:p>
                    <w:p w14:paraId="2577458B" w14:textId="77777777" w:rsidR="00715526" w:rsidRPr="007A17F5" w:rsidRDefault="00715526" w:rsidP="007A17F5">
                      <w:pPr>
                        <w:jc w:val="center"/>
                        <w:rPr>
                          <w:rFonts w:ascii="ＭＳ 明朝" w:eastAsia="ＭＳ 明朝" w:hAnsi="ＭＳ 明朝" w:cs="ＭＳ 明朝" w:hint="eastAsia"/>
                          <w:sz w:val="32"/>
                          <w:szCs w:val="32"/>
                          <w:lang w:eastAsia="ja-JP" w:bidi="th-TH"/>
                        </w:rPr>
                      </w:pPr>
                      <w:r>
                        <w:rPr>
                          <w:rFonts w:ascii="ＭＳ 明朝" w:eastAsia="ＭＳ 明朝" w:hAnsi="ＭＳ 明朝" w:cs="ＭＳ 明朝" w:hint="eastAsia"/>
                          <w:sz w:val="32"/>
                          <w:szCs w:val="32"/>
                          <w:lang w:eastAsia="ja-JP" w:bidi="th-TH"/>
                        </w:rPr>
                        <w:t>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20864" behindDoc="0" locked="0" layoutInCell="1" allowOverlap="1" wp14:anchorId="71F58C6D" wp14:editId="74193685">
                <wp:simplePos x="0" y="0"/>
                <wp:positionH relativeFrom="column">
                  <wp:posOffset>647700</wp:posOffset>
                </wp:positionH>
                <wp:positionV relativeFrom="paragraph">
                  <wp:posOffset>163830</wp:posOffset>
                </wp:positionV>
                <wp:extent cx="2166620" cy="613410"/>
                <wp:effectExtent l="9525" t="11430" r="14605" b="13335"/>
                <wp:wrapNone/>
                <wp:docPr id="49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6620" cy="61341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0B5714" w14:textId="77777777" w:rsidR="00715526" w:rsidRPr="005A484D" w:rsidRDefault="00715526">
                            <w:pPr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val="id-ID" w:bidi="th-TH"/>
                              </w:rPr>
                              <w:t xml:space="preserve">       </w:t>
                            </w:r>
                            <w:r w:rsidRPr="005A484D"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The Lord Buddha</w:t>
                            </w:r>
                          </w:p>
                          <w:p w14:paraId="391895D3" w14:textId="77777777" w:rsidR="00715526" w:rsidRPr="007A17F5" w:rsidRDefault="00715526" w:rsidP="007A17F5">
                            <w:pPr>
                              <w:jc w:val="center"/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 w:rsidRPr="007A17F5"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仏陀</w:t>
                            </w:r>
                          </w:p>
                          <w:p w14:paraId="7F388748" w14:textId="77777777" w:rsidR="00715526" w:rsidRDefault="00715526">
                            <w:r>
                              <w:rPr>
                                <w:rFonts w:cs="Angsana New"/>
                                <w:b/>
                                <w:bCs/>
                                <w:sz w:val="40"/>
                                <w:szCs w:val="61"/>
                                <w:cs/>
                                <w:lang w:bidi="th-TH"/>
                              </w:rPr>
                              <w:t xml:space="preserve">       </w:t>
                            </w:r>
                            <w:r>
                              <w:rPr>
                                <w:rFonts w:cs="Angsana New" w:hint="cs"/>
                                <w:b/>
                                <w:bCs/>
                                <w:sz w:val="40"/>
                                <w:szCs w:val="61"/>
                                <w:cs/>
                                <w:lang w:bidi="th-TH"/>
                              </w:rPr>
                              <w:t>พพ</w:t>
                            </w:r>
                            <w:r>
                              <w:rPr>
                                <w:rFonts w:cs="Angsana New" w:hint="cs"/>
                                <w:sz w:val="40"/>
                                <w:szCs w:val="61"/>
                                <w:cs/>
                                <w:lang w:bidi="th-TH"/>
                              </w:rPr>
                              <w:t>พพ</w:t>
                            </w: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29" type="#_x0000_t202" style="position:absolute;left:0;text-align:left;margin-left:51pt;margin-top:12.9pt;width:170.6pt;height:48.3pt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" fillcolor="yellow" strokeweight="1.5pt">
                <v:textbox>
                  <w:txbxContent>
                    <w:p w14:paraId="670B5714" w14:textId="77777777" w:rsidR="00715526" w:rsidRPr="005A484D" w:rsidRDefault="00715526">
                      <w:pPr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val="id-ID" w:bidi="th-TH"/>
                        </w:rPr>
                        <w:t xml:space="preserve">       </w:t>
                      </w:r>
                      <w:r w:rsidRPr="005A484D"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bidi="th-TH"/>
                        </w:rPr>
                        <w:t>The Lord Buddha</w:t>
                      </w:r>
                    </w:p>
                    <w:p w14:paraId="391895D3" w14:textId="77777777" w:rsidR="00715526" w:rsidRPr="007A17F5" w:rsidRDefault="00715526" w:rsidP="007A17F5">
                      <w:pPr>
                        <w:jc w:val="center"/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 w:rsidRPr="007A17F5"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32"/>
                          <w:szCs w:val="32"/>
                          <w:lang w:bidi="th-TH"/>
                        </w:rPr>
                        <w:t>仏陀</w:t>
                      </w:r>
                    </w:p>
                    <w:p w14:paraId="7F388748" w14:textId="77777777" w:rsidR="00715526" w:rsidRDefault="00715526">
                      <w:r>
                        <w:rPr>
                          <w:rFonts w:cs="Angsana New"/>
                          <w:b/>
                          <w:bCs/>
                          <w:sz w:val="40"/>
                          <w:szCs w:val="61"/>
                          <w:cs/>
                          <w:lang w:bidi="th-TH"/>
                        </w:rPr>
                        <w:t xml:space="preserve">       </w:t>
                      </w:r>
                      <w:r>
                        <w:rPr>
                          <w:rFonts w:cs="Angsana New" w:hint="cs"/>
                          <w:b/>
                          <w:bCs/>
                          <w:sz w:val="40"/>
                          <w:szCs w:val="61"/>
                          <w:cs/>
                          <w:lang w:bidi="th-TH"/>
                        </w:rPr>
                        <w:t>พพ</w:t>
                      </w:r>
                      <w:r>
                        <w:rPr>
                          <w:rFonts w:cs="Angsana New" w:hint="cs"/>
                          <w:sz w:val="40"/>
                          <w:szCs w:val="61"/>
                          <w:cs/>
                          <w:lang w:bidi="th-TH"/>
                        </w:rPr>
                        <w:t>พพ</w:t>
                      </w:r>
                      <w:r>
                        <w:rPr>
                          <w:b/>
                          <w:bCs/>
                          <w:sz w:val="40"/>
                          <w:szCs w:val="40"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</w:p>
    <w:p w14:paraId="6A579EE2" w14:textId="77777777" w:rsidR="00114913" w:rsidRPr="003B41EA" w:rsidRDefault="00114913" w:rsidP="00DE4799">
      <w:pPr>
        <w:rPr>
          <w:b/>
          <w:bCs/>
          <w:sz w:val="40"/>
          <w:szCs w:val="40"/>
        </w:rPr>
      </w:pPr>
    </w:p>
    <w:p w14:paraId="3E773D90" w14:textId="77777777" w:rsidR="00114913" w:rsidRPr="00BA7A15" w:rsidRDefault="005A484D" w:rsidP="0097063B">
      <w:pPr>
        <w:jc w:val="center"/>
        <w:rPr>
          <w:sz w:val="18"/>
          <w:szCs w:val="18"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064D6F27" wp14:editId="63ADCEC2">
                <wp:simplePos x="0" y="0"/>
                <wp:positionH relativeFrom="column">
                  <wp:posOffset>5848350</wp:posOffset>
                </wp:positionH>
                <wp:positionV relativeFrom="paragraph">
                  <wp:posOffset>-1270</wp:posOffset>
                </wp:positionV>
                <wp:extent cx="1154430" cy="0"/>
                <wp:effectExtent l="0" t="95250" r="0" b="95250"/>
                <wp:wrapNone/>
                <wp:docPr id="47" name="Lin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5443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8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" o:spid="_x0000_s1026" style="position:absolute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0.5pt,-.1pt" to="551.4pt,-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" strokecolor="navy" strokeweight="2.25pt">
                <v:stroke endarrow="block"/>
              </v:lin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1DE1CD08" wp14:editId="7A837C9A">
                <wp:simplePos x="0" y="0"/>
                <wp:positionH relativeFrom="column">
                  <wp:posOffset>2814320</wp:posOffset>
                </wp:positionH>
                <wp:positionV relativeFrom="paragraph">
                  <wp:posOffset>-1270</wp:posOffset>
                </wp:positionV>
                <wp:extent cx="922655" cy="0"/>
                <wp:effectExtent l="0" t="95250" r="0" b="95250"/>
                <wp:wrapNone/>
                <wp:docPr id="48" name="Lin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2655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8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" o:spid="_x0000_s1026" style="position:absolute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1.6pt,-.1pt" to="294.25pt,-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" strokecolor="navy" strokeweight="2.25pt">
                <v:stroke endarrow="block"/>
              </v:line>
            </w:pict>
          </mc:Fallback>
        </mc:AlternateContent>
      </w:r>
    </w:p>
    <w:p w14:paraId="7F8181A5" w14:textId="77777777" w:rsidR="00114913" w:rsidRDefault="00114913" w:rsidP="003B41EA"/>
    <w:p w14:paraId="265789F5" w14:textId="77777777" w:rsidR="00114913" w:rsidRDefault="00A63B53" w:rsidP="00B736CA">
      <w:pPr>
        <w:tabs>
          <w:tab w:val="left" w:pos="4500"/>
          <w:tab w:val="center" w:pos="7200"/>
          <w:tab w:val="left" w:pos="10155"/>
        </w:tabs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 wp14:anchorId="215011D7" wp14:editId="17C91C2E">
                <wp:simplePos x="0" y="0"/>
                <wp:positionH relativeFrom="column">
                  <wp:posOffset>1488440</wp:posOffset>
                </wp:positionH>
                <wp:positionV relativeFrom="paragraph">
                  <wp:posOffset>142875</wp:posOffset>
                </wp:positionV>
                <wp:extent cx="6399530" cy="0"/>
                <wp:effectExtent l="0" t="19050" r="1270" b="19050"/>
                <wp:wrapNone/>
                <wp:docPr id="43" name="Lin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9953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" o:spid="_x0000_s1026" style="position:absolute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7.2pt,11.25pt" to="621.1pt,1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3TvFQIAACs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" strokeweight="2.25pt"/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 wp14:anchorId="194AD799" wp14:editId="673DB59D">
                <wp:simplePos x="0" y="0"/>
                <wp:positionH relativeFrom="column">
                  <wp:posOffset>1493386</wp:posOffset>
                </wp:positionH>
                <wp:positionV relativeFrom="paragraph">
                  <wp:posOffset>135890</wp:posOffset>
                </wp:positionV>
                <wp:extent cx="0" cy="316230"/>
                <wp:effectExtent l="95250" t="0" r="57150" b="45720"/>
                <wp:wrapNone/>
                <wp:docPr id="44" name="Lin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623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" o:spid="_x0000_s1026" style="position:absolute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7.6pt,10.7pt" to="117.6pt,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" strokeweight="2.25pt">
                <v:stroke endarrow="block"/>
              </v:line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456D283E" wp14:editId="07ADB50F">
                <wp:simplePos x="0" y="0"/>
                <wp:positionH relativeFrom="column">
                  <wp:posOffset>4800600</wp:posOffset>
                </wp:positionH>
                <wp:positionV relativeFrom="paragraph">
                  <wp:posOffset>3175</wp:posOffset>
                </wp:positionV>
                <wp:extent cx="0" cy="422275"/>
                <wp:effectExtent l="66675" t="22225" r="66675" b="31750"/>
                <wp:wrapNone/>
                <wp:docPr id="46" name="Lin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2227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" o:spid="_x0000_s1026" style="position:absolute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pt,.25pt" to="378pt,3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" strokeweight="2.25pt">
                <v:stroke endarrow="block"/>
              </v:line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2E07AE75" wp14:editId="77BC8635">
                <wp:simplePos x="0" y="0"/>
                <wp:positionH relativeFrom="column">
                  <wp:posOffset>7886700</wp:posOffset>
                </wp:positionH>
                <wp:positionV relativeFrom="paragraph">
                  <wp:posOffset>135890</wp:posOffset>
                </wp:positionV>
                <wp:extent cx="0" cy="316230"/>
                <wp:effectExtent l="66675" t="21590" r="66675" b="24130"/>
                <wp:wrapNone/>
                <wp:docPr id="45" name="Lin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623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" o:spid="_x0000_s1026" style="position:absolute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pt,10.7pt" to="621pt,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" strokeweight="2.25pt">
                <v:stroke endarrow="block"/>
              </v:line>
            </w:pict>
          </mc:Fallback>
        </mc:AlternateContent>
      </w:r>
      <w:r w:rsidR="00114913">
        <w:tab/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167598F1" wp14:editId="3879086E">
                <wp:simplePos x="0" y="0"/>
                <wp:positionH relativeFrom="column">
                  <wp:posOffset>4933950</wp:posOffset>
                </wp:positionH>
                <wp:positionV relativeFrom="paragraph">
                  <wp:posOffset>6143625</wp:posOffset>
                </wp:positionV>
                <wp:extent cx="0" cy="228600"/>
                <wp:effectExtent l="66675" t="19050" r="66675" b="28575"/>
                <wp:wrapNone/>
                <wp:docPr id="42" name="Lin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" o:spid="_x0000_s1026" style="position:absolute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8.5pt,483.75pt" to="388.5pt,50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" strokeweight="2.25pt">
                <v:stroke endarrow="block"/>
              </v:line>
            </w:pict>
          </mc:Fallback>
        </mc:AlternateContent>
      </w:r>
      <w:r w:rsidR="00114913">
        <w:tab/>
      </w:r>
      <w:r w:rsidR="00114913">
        <w:tab/>
      </w:r>
    </w:p>
    <w:p w14:paraId="07544EF4" w14:textId="77777777" w:rsidR="00114913" w:rsidRDefault="00114913" w:rsidP="0094728A">
      <w:pPr>
        <w:ind w:left="720" w:firstLine="720"/>
      </w:pPr>
      <w:r>
        <w:tab/>
      </w:r>
      <w:r>
        <w:tab/>
      </w:r>
      <w:r>
        <w:tab/>
      </w:r>
      <w:r>
        <w:tab/>
      </w:r>
      <w:r>
        <w:tab/>
        <w:t xml:space="preserve">                </w:t>
      </w:r>
      <w:r>
        <w:tab/>
      </w:r>
      <w:r>
        <w:tab/>
      </w:r>
      <w:r>
        <w:tab/>
      </w:r>
      <w:r>
        <w:tab/>
        <w:t xml:space="preserve">                    </w:t>
      </w:r>
    </w:p>
    <w:p w14:paraId="48659D0A" w14:textId="77777777" w:rsidR="00114913" w:rsidRDefault="002B53B6" w:rsidP="003B41EA"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16452441" wp14:editId="758C7F3E">
                <wp:simplePos x="0" y="0"/>
                <wp:positionH relativeFrom="column">
                  <wp:posOffset>6814051</wp:posOffset>
                </wp:positionH>
                <wp:positionV relativeFrom="paragraph">
                  <wp:posOffset>79375</wp:posOffset>
                </wp:positionV>
                <wp:extent cx="2181138" cy="424180"/>
                <wp:effectExtent l="0" t="0" r="10160" b="13970"/>
                <wp:wrapNone/>
                <wp:docPr id="41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81138" cy="42418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C29372" w14:textId="77777777" w:rsidR="00715526" w:rsidRPr="00390FFE" w:rsidRDefault="00715526" w:rsidP="00E11EDE">
                            <w:pPr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5157AB">
                              <w:rPr>
                                <w:rFonts w:ascii="ヒラギノ明朝 ProN W3" w:eastAsia="ヒラギノ明朝 ProN W3" w:hAnsi="ヒラギノ明朝 ProN W3" w:cs="ヒラギノ明朝 ProN W3" w:hint="eastAsia"/>
                                <w:bCs/>
                                <w:sz w:val="32"/>
                                <w:szCs w:val="32"/>
                                <w:cs/>
                                <w:lang w:eastAsia="ja-JP" w:bidi="th-TH"/>
                              </w:rPr>
                              <w:t>得</w:t>
                            </w: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(results)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" o:spid="_x0000_s1030" type="#_x0000_t202" style="position:absolute;margin-left:536.55pt;margin-top:6.25pt;width:171.75pt;height:33.4pt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" fillcolor="yellow" strokeweight="1.5pt">
                <v:textbox>
                  <w:txbxContent>
                    <w:p w14:paraId="50C29372" w14:textId="77777777" w:rsidR="00715526" w:rsidRPr="00390FFE" w:rsidRDefault="00715526" w:rsidP="00E11EDE">
                      <w:pPr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 w:rsidRPr="005157AB">
                        <w:rPr>
                          <w:rFonts w:ascii="ヒラギノ明朝 ProN W3" w:eastAsia="ヒラギノ明朝 ProN W3" w:hAnsi="ヒラギノ明朝 ProN W3" w:cs="ヒラギノ明朝 ProN W3" w:hint="eastAsia"/>
                          <w:bCs/>
                          <w:sz w:val="32"/>
                          <w:szCs w:val="32"/>
                          <w:cs/>
                          <w:lang w:eastAsia="ja-JP" w:bidi="th-TH"/>
                        </w:rPr>
                        <w:t>得</w:t>
                      </w: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 xml:space="preserve"> (results)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 wp14:anchorId="29FA5F1E" wp14:editId="051FC377">
                <wp:simplePos x="0" y="0"/>
                <wp:positionH relativeFrom="column">
                  <wp:posOffset>3665220</wp:posOffset>
                </wp:positionH>
                <wp:positionV relativeFrom="paragraph">
                  <wp:posOffset>74930</wp:posOffset>
                </wp:positionV>
                <wp:extent cx="2287905" cy="457200"/>
                <wp:effectExtent l="17145" t="17780" r="9525" b="10795"/>
                <wp:wrapNone/>
                <wp:docPr id="40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7905" cy="4572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A54BCB" w14:textId="77777777" w:rsidR="00715526" w:rsidRPr="00347746" w:rsidRDefault="00715526" w:rsidP="00390FFE">
                            <w:pPr>
                              <w:jc w:val="center"/>
                              <w:rPr>
                                <w:rFonts w:cs="Cordia New"/>
                                <w:b/>
                                <w:bCs/>
                                <w:sz w:val="40"/>
                                <w:szCs w:val="40"/>
                                <w:lang w:bidi="th-TH"/>
                              </w:rPr>
                            </w:pPr>
                            <w:r w:rsidRPr="00E11EDE"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32"/>
                                <w:szCs w:val="32"/>
                                <w:lang w:eastAsia="ja-JP" w:bidi="th-TH"/>
                              </w:rPr>
                              <w:t>修行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40"/>
                                <w:szCs w:val="40"/>
                                <w:lang w:bidi="th-TH"/>
                              </w:rPr>
                              <w:t xml:space="preserve"> </w:t>
                            </w:r>
                            <w:r w:rsidRPr="00254866">
                              <w:rPr>
                                <w:rFonts w:cs="Angsana New"/>
                                <w:b/>
                                <w:bCs/>
                                <w:sz w:val="40"/>
                                <w:szCs w:val="40"/>
                                <w:lang w:bidi="th-TH"/>
                              </w:rPr>
                              <w:t>(practice)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" o:spid="_x0000_s1031" type="#_x0000_t202" style="position:absolute;margin-left:288.6pt;margin-top:5.9pt;width:180.15pt;height:36pt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" fillcolor="yellow" strokeweight="1.5pt">
                <v:textbox>
                  <w:txbxContent>
                    <w:p w14:paraId="25A54BCB" w14:textId="77777777" w:rsidR="00715526" w:rsidRPr="00347746" w:rsidRDefault="00715526" w:rsidP="00390FFE">
                      <w:pPr>
                        <w:jc w:val="center"/>
                        <w:rPr>
                          <w:rFonts w:cs="Cordia New"/>
                          <w:b/>
                          <w:bCs/>
                          <w:sz w:val="40"/>
                          <w:szCs w:val="40"/>
                          <w:lang w:bidi="th-TH"/>
                        </w:rPr>
                      </w:pPr>
                      <w:r w:rsidRPr="00E11EDE"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32"/>
                          <w:szCs w:val="32"/>
                          <w:lang w:eastAsia="ja-JP" w:bidi="th-TH"/>
                        </w:rPr>
                        <w:t>修行</w:t>
                      </w:r>
                      <w:r>
                        <w:rPr>
                          <w:rFonts w:cs="Angsana New"/>
                          <w:b/>
                          <w:bCs/>
                          <w:sz w:val="40"/>
                          <w:szCs w:val="40"/>
                          <w:lang w:bidi="th-TH"/>
                        </w:rPr>
                        <w:t xml:space="preserve"> </w:t>
                      </w:r>
                      <w:r w:rsidRPr="00254866">
                        <w:rPr>
                          <w:rFonts w:cs="Angsana New"/>
                          <w:b/>
                          <w:bCs/>
                          <w:sz w:val="40"/>
                          <w:szCs w:val="40"/>
                          <w:lang w:bidi="th-TH"/>
                        </w:rPr>
                        <w:t>(practice)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21888" behindDoc="0" locked="0" layoutInCell="1" allowOverlap="1" wp14:anchorId="2E9A5D3C" wp14:editId="72F798B1">
                <wp:simplePos x="0" y="0"/>
                <wp:positionH relativeFrom="column">
                  <wp:posOffset>490220</wp:posOffset>
                </wp:positionH>
                <wp:positionV relativeFrom="paragraph">
                  <wp:posOffset>80010</wp:posOffset>
                </wp:positionV>
                <wp:extent cx="2057400" cy="424180"/>
                <wp:effectExtent l="13970" t="13335" r="14605" b="10160"/>
                <wp:wrapNone/>
                <wp:docPr id="39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42418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74D762" w14:textId="77777777" w:rsidR="00715526" w:rsidRPr="00347746" w:rsidRDefault="00715526" w:rsidP="00E11EDE">
                            <w:pPr>
                              <w:jc w:val="center"/>
                              <w:rPr>
                                <w:rFonts w:cs="Cordia New"/>
                                <w:b/>
                                <w:bCs/>
                                <w:sz w:val="40"/>
                                <w:szCs w:val="45"/>
                                <w:lang w:bidi="th-TH"/>
                              </w:rPr>
                            </w:pPr>
                            <w:r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32"/>
                                <w:szCs w:val="32"/>
                                <w:lang w:eastAsia="ja-JP" w:bidi="th-TH"/>
                              </w:rPr>
                              <w:t>教え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40"/>
                                <w:szCs w:val="40"/>
                                <w:lang w:bidi="th-TH"/>
                              </w:rPr>
                              <w:t xml:space="preserve"> </w:t>
                            </w:r>
                            <w:r w:rsidRPr="00254866">
                              <w:rPr>
                                <w:rFonts w:cs="Angsana New"/>
                                <w:b/>
                                <w:bCs/>
                                <w:sz w:val="40"/>
                                <w:szCs w:val="40"/>
                                <w:lang w:bidi="th-TH"/>
                              </w:rPr>
                              <w:t>(theory)</w:t>
                            </w:r>
                          </w:p>
                          <w:p w14:paraId="3677C556" w14:textId="77777777" w:rsidR="00715526" w:rsidRPr="00347746" w:rsidRDefault="00715526" w:rsidP="00DE4799">
                            <w:pPr>
                              <w:rPr>
                                <w:rFonts w:cs="Cordia New"/>
                                <w:b/>
                                <w:bCs/>
                                <w:sz w:val="36"/>
                                <w:szCs w:val="45"/>
                                <w:lang w:bidi="th-TH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32" type="#_x0000_t202" style="position:absolute;margin-left:38.6pt;margin-top:6.3pt;width:162pt;height:33.4pt;z-index: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" fillcolor="yellow" strokeweight="1.5pt">
                <v:textbox>
                  <w:txbxContent>
                    <w:p w14:paraId="6D74D762" w14:textId="77777777" w:rsidR="00715526" w:rsidRPr="00347746" w:rsidRDefault="00715526" w:rsidP="00E11EDE">
                      <w:pPr>
                        <w:jc w:val="center"/>
                        <w:rPr>
                          <w:rFonts w:cs="Cordia New"/>
                          <w:b/>
                          <w:bCs/>
                          <w:sz w:val="40"/>
                          <w:szCs w:val="45"/>
                          <w:lang w:bidi="th-TH"/>
                        </w:rPr>
                      </w:pPr>
                      <w:r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32"/>
                          <w:szCs w:val="32"/>
                          <w:lang w:eastAsia="ja-JP" w:bidi="th-TH"/>
                        </w:rPr>
                        <w:t>教え</w:t>
                      </w:r>
                      <w:r>
                        <w:rPr>
                          <w:rFonts w:cs="Angsana New"/>
                          <w:b/>
                          <w:bCs/>
                          <w:sz w:val="40"/>
                          <w:szCs w:val="40"/>
                          <w:lang w:bidi="th-TH"/>
                        </w:rPr>
                        <w:t xml:space="preserve"> </w:t>
                      </w:r>
                      <w:r w:rsidRPr="00254866">
                        <w:rPr>
                          <w:rFonts w:cs="Angsana New"/>
                          <w:b/>
                          <w:bCs/>
                          <w:sz w:val="40"/>
                          <w:szCs w:val="40"/>
                          <w:lang w:bidi="th-TH"/>
                        </w:rPr>
                        <w:t>(theory)</w:t>
                      </w:r>
                    </w:p>
                    <w:p w14:paraId="3677C556" w14:textId="77777777" w:rsidR="00715526" w:rsidRPr="00347746" w:rsidRDefault="00715526" w:rsidP="00DE4799">
                      <w:pPr>
                        <w:rPr>
                          <w:rFonts w:cs="Cordia New"/>
                          <w:b/>
                          <w:bCs/>
                          <w:sz w:val="36"/>
                          <w:szCs w:val="45"/>
                          <w:lang w:bidi="th-TH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 wp14:anchorId="1FA9AC99" wp14:editId="4B4F2B72">
                <wp:simplePos x="0" y="0"/>
                <wp:positionH relativeFrom="column">
                  <wp:posOffset>4800600</wp:posOffset>
                </wp:positionH>
                <wp:positionV relativeFrom="paragraph">
                  <wp:posOffset>2955290</wp:posOffset>
                </wp:positionV>
                <wp:extent cx="0" cy="0"/>
                <wp:effectExtent l="9525" t="59690" r="19050" b="54610"/>
                <wp:wrapNone/>
                <wp:docPr id="38" name="Lin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" o:spid="_x0000_s1026" style="position:absolute;z-index:2516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pt,232.7pt" to="378pt,23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">
                <v:stroke endarrow="block"/>
              </v:line>
            </w:pict>
          </mc:Fallback>
        </mc:AlternateContent>
      </w:r>
    </w:p>
    <w:p w14:paraId="7D465D86" w14:textId="77777777" w:rsidR="00114913" w:rsidRPr="00242E6A" w:rsidRDefault="002B53B6" w:rsidP="00242E6A"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3742814B" wp14:editId="0D66DBA9">
                <wp:simplePos x="0" y="0"/>
                <wp:positionH relativeFrom="column">
                  <wp:posOffset>5949699</wp:posOffset>
                </wp:positionH>
                <wp:positionV relativeFrom="paragraph">
                  <wp:posOffset>122299</wp:posOffset>
                </wp:positionV>
                <wp:extent cx="874879" cy="0"/>
                <wp:effectExtent l="0" t="95250" r="0" b="95250"/>
                <wp:wrapNone/>
                <wp:docPr id="37" name="Lin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74879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8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" o:spid="_x0000_s1026" style="position:absolute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8.5pt,9.65pt" to="537.4pt,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" strokecolor="navy" strokeweight="2.25pt">
                <v:stroke endarrow="block"/>
              </v:lin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3E05ABD3" wp14:editId="7A9D97CA">
                <wp:simplePos x="0" y="0"/>
                <wp:positionH relativeFrom="column">
                  <wp:posOffset>2547620</wp:posOffset>
                </wp:positionH>
                <wp:positionV relativeFrom="paragraph">
                  <wp:posOffset>122555</wp:posOffset>
                </wp:positionV>
                <wp:extent cx="1117600" cy="0"/>
                <wp:effectExtent l="23495" t="74930" r="30480" b="67945"/>
                <wp:wrapNone/>
                <wp:docPr id="35" name="Lin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1760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8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" o:spid="_x0000_s1026" style="position:absolute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0.6pt,9.65pt" to="288.6pt,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" strokecolor="navy" strokeweight="2.25pt">
                <v:stroke endarrow="block"/>
              </v:line>
            </w:pict>
          </mc:Fallback>
        </mc:AlternateContent>
      </w:r>
    </w:p>
    <w:p w14:paraId="0F7ED62B" w14:textId="77777777" w:rsidR="00114913" w:rsidRPr="00242E6A" w:rsidRDefault="002B53B6" w:rsidP="00242E6A"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 wp14:anchorId="0AD50DEE" wp14:editId="2A842C85">
                <wp:simplePos x="0" y="0"/>
                <wp:positionH relativeFrom="column">
                  <wp:posOffset>1482591</wp:posOffset>
                </wp:positionH>
                <wp:positionV relativeFrom="paragraph">
                  <wp:posOffset>132080</wp:posOffset>
                </wp:positionV>
                <wp:extent cx="0" cy="228600"/>
                <wp:effectExtent l="95250" t="0" r="57150" b="38100"/>
                <wp:wrapNone/>
                <wp:docPr id="34" name="Lin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" o:spid="_x0000_s1026" style="position:absolute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6.75pt,10.4pt" to="116.75pt,2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" strokeweight="2.25pt">
                <v:stroke endarrow="block"/>
              </v:lin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2BACA19D" wp14:editId="18C0DFD3">
                <wp:simplePos x="0" y="0"/>
                <wp:positionH relativeFrom="column">
                  <wp:posOffset>7886700</wp:posOffset>
                </wp:positionH>
                <wp:positionV relativeFrom="paragraph">
                  <wp:posOffset>132080</wp:posOffset>
                </wp:positionV>
                <wp:extent cx="0" cy="662305"/>
                <wp:effectExtent l="66675" t="17780" r="66675" b="24765"/>
                <wp:wrapNone/>
                <wp:docPr id="33" name="Lin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6230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" o:spid="_x0000_s1026" style="position:absolute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pt,10.4pt" to="621pt,6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" strokeweight="2.25pt">
                <v:stroke endarrow="block"/>
              </v:lin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3A5768AF" wp14:editId="4657E2E8">
                <wp:simplePos x="0" y="0"/>
                <wp:positionH relativeFrom="column">
                  <wp:posOffset>4933950</wp:posOffset>
                </wp:positionH>
                <wp:positionV relativeFrom="paragraph">
                  <wp:posOffset>6143625</wp:posOffset>
                </wp:positionV>
                <wp:extent cx="0" cy="228600"/>
                <wp:effectExtent l="66675" t="19050" r="66675" b="28575"/>
                <wp:wrapNone/>
                <wp:docPr id="32" name="Lin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" o:spid="_x0000_s1026" style="position:absolute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8.5pt,483.75pt" to="388.5pt,50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" strokeweight="2.25pt">
                <v:stroke endarrow="block"/>
              </v:line>
            </w:pict>
          </mc:Fallback>
        </mc:AlternateContent>
      </w:r>
    </w:p>
    <w:p w14:paraId="0FEAE619" w14:textId="77777777" w:rsidR="00114913" w:rsidRPr="00242E6A" w:rsidRDefault="00A73B41" w:rsidP="00242E6A">
      <w:pPr>
        <w:tabs>
          <w:tab w:val="left" w:pos="1530"/>
        </w:tabs>
      </w:pPr>
      <w:r>
        <w:rPr>
          <w:noProof/>
          <w:lang w:eastAsia="en-US"/>
        </w:rPr>
        <w:drawing>
          <wp:anchor distT="0" distB="0" distL="114300" distR="114300" simplePos="0" relativeHeight="251714048" behindDoc="1" locked="0" layoutInCell="1" allowOverlap="1" wp14:anchorId="34A8B640" wp14:editId="4764722B">
            <wp:simplePos x="0" y="0"/>
            <wp:positionH relativeFrom="column">
              <wp:posOffset>2426335</wp:posOffset>
            </wp:positionH>
            <wp:positionV relativeFrom="paragraph">
              <wp:posOffset>114935</wp:posOffset>
            </wp:positionV>
            <wp:extent cx="581025" cy="430530"/>
            <wp:effectExtent l="0" t="0" r="9525" b="7620"/>
            <wp:wrapNone/>
            <wp:docPr id="97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430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 wp14:anchorId="737CA8F2" wp14:editId="106A3724">
                <wp:simplePos x="0" y="0"/>
                <wp:positionH relativeFrom="column">
                  <wp:posOffset>4285481</wp:posOffset>
                </wp:positionH>
                <wp:positionV relativeFrom="paragraph">
                  <wp:posOffset>155575</wp:posOffset>
                </wp:positionV>
                <wp:extent cx="1089025" cy="685800"/>
                <wp:effectExtent l="0" t="0" r="15875" b="19050"/>
                <wp:wrapNone/>
                <wp:docPr id="94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9025" cy="685800"/>
                        </a:xfrm>
                        <a:prstGeom prst="rect">
                          <a:avLst/>
                        </a:prstGeom>
                        <a:solidFill>
                          <a:srgbClr val="FF66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406C56" w14:textId="77777777" w:rsidR="00715526" w:rsidRDefault="00715526" w:rsidP="008A14D6">
                            <w:pPr>
                              <w:rPr>
                                <w:rFonts w:ascii="Angsana New" w:hAnsi="Angsana New" w:cs="Angsana New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</w:pPr>
                            <w:r>
                              <w:rPr>
                                <w:rFonts w:ascii="Angsana New" w:hAnsi="Angsana New" w:cs="Angsana New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  </w:t>
                            </w:r>
                            <w:r w:rsidRPr="00A113B1">
                              <w:rPr>
                                <w:rFonts w:ascii="Angsana New" w:hAnsi="Angsana New" w:cs="Angsana New"/>
                                <w:b/>
                                <w:bCs/>
                                <w:sz w:val="36"/>
                                <w:szCs w:val="36"/>
                                <w:lang w:bidi="th-TH"/>
                              </w:rPr>
                              <w:t>Generosity</w:t>
                            </w:r>
                            <w:r>
                              <w:rPr>
                                <w:rFonts w:ascii="Angsana New" w:hAnsi="Angsana New" w:cs="Angsana New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  </w:t>
                            </w:r>
                          </w:p>
                          <w:p w14:paraId="3889169B" w14:textId="77777777" w:rsidR="00715526" w:rsidRPr="00265B29" w:rsidRDefault="00715526" w:rsidP="00265B29">
                            <w:pPr>
                              <w:jc w:val="center"/>
                              <w:rPr>
                                <w:rFonts w:ascii="ＭＳ 明朝" w:eastAsia="ＭＳ 明朝" w:hAnsi="ＭＳ 明朝" w:cs="ＭＳ 明朝"/>
                                <w:b/>
                                <w:bCs/>
                                <w:cs/>
                                <w:lang w:bidi="th-TH"/>
                              </w:rPr>
                            </w:pPr>
                            <w:r>
                              <w:rPr>
                                <w:rFonts w:ascii="ヒラギノ明朝 ProN W3" w:eastAsia="ヒラギノ明朝 ProN W3" w:hAnsi="ヒラギノ明朝 ProN W3" w:cs="ヒラギノ明朝 ProN W3" w:hint="eastAsia"/>
                                <w:b/>
                                <w:bCs/>
                                <w:cs/>
                                <w:lang w:bidi="th-TH"/>
                              </w:rPr>
                              <w:t>寛容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" o:spid="_x0000_s1033" type="#_x0000_t202" style="position:absolute;margin-left:337.45pt;margin-top:12.25pt;width:85.75pt;height:54pt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" fillcolor="#f60" strokeweight="1.5pt">
                <v:textbox>
                  <w:txbxContent>
                    <w:p w14:paraId="6E406C56" w14:textId="77777777" w:rsidR="00715526" w:rsidRDefault="00715526" w:rsidP="008A14D6">
                      <w:pPr>
                        <w:rPr>
                          <w:rFonts w:ascii="Angsana New" w:hAnsi="Angsana New" w:cs="Angsana New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</w:pPr>
                      <w:r>
                        <w:rPr>
                          <w:rFonts w:ascii="Angsana New" w:hAnsi="Angsana New" w:cs="Angsana New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   </w:t>
                      </w:r>
                      <w:r w:rsidRPr="00A113B1">
                        <w:rPr>
                          <w:rFonts w:ascii="Angsana New" w:hAnsi="Angsana New" w:cs="Angsana New"/>
                          <w:b/>
                          <w:bCs/>
                          <w:sz w:val="36"/>
                          <w:szCs w:val="36"/>
                          <w:lang w:bidi="th-TH"/>
                        </w:rPr>
                        <w:t>Generosity</w:t>
                      </w:r>
                      <w:r>
                        <w:rPr>
                          <w:rFonts w:ascii="Angsana New" w:hAnsi="Angsana New" w:cs="Angsana New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   </w:t>
                      </w:r>
                    </w:p>
                    <w:p w14:paraId="3889169B" w14:textId="77777777" w:rsidR="00715526" w:rsidRPr="00265B29" w:rsidRDefault="00715526" w:rsidP="00265B29">
                      <w:pPr>
                        <w:jc w:val="center"/>
                        <w:rPr>
                          <w:rFonts w:ascii="ＭＳ 明朝" w:eastAsia="ＭＳ 明朝" w:hAnsi="ＭＳ 明朝" w:cs="ＭＳ 明朝"/>
                          <w:b/>
                          <w:bCs/>
                          <w:cs/>
                          <w:lang w:bidi="th-TH"/>
                        </w:rPr>
                      </w:pPr>
                      <w:r>
                        <w:rPr>
                          <w:rFonts w:ascii="ヒラギノ明朝 ProN W3" w:eastAsia="ヒラギノ明朝 ProN W3" w:hAnsi="ヒラギノ明朝 ProN W3" w:cs="ヒラギノ明朝 ProN W3" w:hint="eastAsia"/>
                          <w:b/>
                          <w:bCs/>
                          <w:cs/>
                          <w:lang w:bidi="th-TH"/>
                        </w:rPr>
                        <w:t>寛容</w:t>
                      </w:r>
                    </w:p>
                  </w:txbxContent>
                </v:textbox>
              </v:shape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55D210DB" wp14:editId="76DD84E9">
                <wp:simplePos x="0" y="0"/>
                <wp:positionH relativeFrom="column">
                  <wp:posOffset>5715000</wp:posOffset>
                </wp:positionH>
                <wp:positionV relativeFrom="paragraph">
                  <wp:posOffset>39370</wp:posOffset>
                </wp:positionV>
                <wp:extent cx="1485900" cy="381635"/>
                <wp:effectExtent l="9525" t="17145" r="9525" b="10795"/>
                <wp:wrapNone/>
                <wp:docPr id="95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38163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517827" w14:textId="77777777" w:rsidR="00715526" w:rsidRDefault="00715526" w:rsidP="0020749C">
                            <w:pPr>
                              <w:tabs>
                                <w:tab w:val="left" w:pos="1260"/>
                              </w:tabs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cs/>
                                <w:lang w:bidi="th-TH"/>
                              </w:rPr>
                              <w:t xml:space="preserve">     </w:t>
                            </w:r>
                            <w:r w:rsidRPr="0084742A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bidi="th-TH"/>
                              </w:rPr>
                              <w:t>The Eightfold Path</w:t>
                            </w:r>
                          </w:p>
                          <w:p w14:paraId="3D7B5ACB" w14:textId="77777777" w:rsidR="00715526" w:rsidRPr="000C37E4" w:rsidRDefault="00715526" w:rsidP="000C37E4">
                            <w:pPr>
                              <w:tabs>
                                <w:tab w:val="left" w:pos="1260"/>
                              </w:tabs>
                              <w:jc w:val="center"/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16"/>
                                <w:szCs w:val="16"/>
                                <w:lang w:eastAsia="ja-JP" w:bidi="th-TH"/>
                              </w:rPr>
                            </w:pPr>
                            <w:r w:rsidRPr="000C37E4"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16"/>
                                <w:szCs w:val="16"/>
                                <w:lang w:eastAsia="ja-JP" w:bidi="th-TH"/>
                              </w:rPr>
                              <w:t>八道</w:t>
                            </w:r>
                          </w:p>
                          <w:p w14:paraId="4056E36E" w14:textId="77777777" w:rsidR="00715526" w:rsidRDefault="00715526" w:rsidP="0020749C">
                            <w:pPr>
                              <w:tabs>
                                <w:tab w:val="left" w:pos="1260"/>
                              </w:tabs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034" type="#_x0000_t202" style="position:absolute;margin-left:450pt;margin-top:3.1pt;width:117pt;height:30.05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" fillcolor="#92d050" strokeweight="1.5pt">
                <v:textbox>
                  <w:txbxContent>
                    <w:p w14:paraId="51517827" w14:textId="77777777" w:rsidR="00715526" w:rsidRDefault="00715526" w:rsidP="0020749C">
                      <w:pPr>
                        <w:tabs>
                          <w:tab w:val="left" w:pos="1260"/>
                        </w:tabs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cs/>
                          <w:lang w:bidi="th-TH"/>
                        </w:rPr>
                        <w:t xml:space="preserve">     </w:t>
                      </w:r>
                      <w:r w:rsidRPr="0084742A"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bidi="th-TH"/>
                        </w:rPr>
                        <w:t>The Eightfold Path</w:t>
                      </w:r>
                    </w:p>
                    <w:p w14:paraId="3D7B5ACB" w14:textId="77777777" w:rsidR="00715526" w:rsidRPr="000C37E4" w:rsidRDefault="00715526" w:rsidP="000C37E4">
                      <w:pPr>
                        <w:tabs>
                          <w:tab w:val="left" w:pos="1260"/>
                        </w:tabs>
                        <w:jc w:val="center"/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16"/>
                          <w:szCs w:val="16"/>
                          <w:lang w:eastAsia="ja-JP" w:bidi="th-TH"/>
                        </w:rPr>
                      </w:pPr>
                      <w:r w:rsidRPr="000C37E4"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16"/>
                          <w:szCs w:val="16"/>
                          <w:lang w:eastAsia="ja-JP" w:bidi="th-TH"/>
                        </w:rPr>
                        <w:t>八道</w:t>
                      </w:r>
                    </w:p>
                    <w:p w14:paraId="4056E36E" w14:textId="77777777" w:rsidR="00715526" w:rsidRDefault="00715526" w:rsidP="0020749C">
                      <w:pPr>
                        <w:tabs>
                          <w:tab w:val="left" w:pos="1260"/>
                        </w:tabs>
                      </w:pPr>
                    </w:p>
                  </w:txbxContent>
                </v:textbox>
              </v:shape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2B40D94E" wp14:editId="71DD4625">
                <wp:simplePos x="0" y="0"/>
                <wp:positionH relativeFrom="column">
                  <wp:posOffset>718185</wp:posOffset>
                </wp:positionH>
                <wp:positionV relativeFrom="paragraph">
                  <wp:posOffset>80010</wp:posOffset>
                </wp:positionV>
                <wp:extent cx="1600200" cy="532765"/>
                <wp:effectExtent l="13335" t="13335" r="15240" b="15875"/>
                <wp:wrapNone/>
                <wp:docPr id="93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532765"/>
                        </a:xfrm>
                        <a:prstGeom prst="rect">
                          <a:avLst/>
                        </a:prstGeom>
                        <a:solidFill>
                          <a:srgbClr val="FF66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D36B0F" w14:textId="77777777" w:rsidR="00715526" w:rsidRPr="001424B0" w:rsidRDefault="00715526" w:rsidP="00040003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 w:rsidRPr="001424B0"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The </w:t>
                            </w:r>
                            <w:proofErr w:type="spellStart"/>
                            <w:r w:rsidRPr="001424B0"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Tipitaka</w:t>
                            </w:r>
                            <w:proofErr w:type="spellEnd"/>
                          </w:p>
                          <w:p w14:paraId="2ABEFAFD" w14:textId="77777777" w:rsidR="00715526" w:rsidRPr="00DD24B6" w:rsidRDefault="00715526" w:rsidP="00DD24B6">
                            <w:pPr>
                              <w:jc w:val="center"/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lang w:eastAsia="ja-JP" w:bidi="th-TH"/>
                              </w:rPr>
                            </w:pPr>
                            <w:r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lang w:eastAsia="ja-JP" w:bidi="th-TH"/>
                              </w:rPr>
                              <w:t>仏典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35" type="#_x0000_t202" style="position:absolute;margin-left:56.55pt;margin-top:6.3pt;width:126pt;height:41.95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" fillcolor="#f60" strokeweight="1.5pt">
                <v:textbox>
                  <w:txbxContent>
                    <w:p w14:paraId="55D36B0F" w14:textId="77777777" w:rsidR="00715526" w:rsidRPr="001424B0" w:rsidRDefault="00715526" w:rsidP="00040003">
                      <w:pPr>
                        <w:jc w:val="center"/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 w:rsidRPr="001424B0"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The </w:t>
                      </w:r>
                      <w:proofErr w:type="spellStart"/>
                      <w:r w:rsidRPr="001424B0"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bidi="th-TH"/>
                        </w:rPr>
                        <w:t>Tipitaka</w:t>
                      </w:r>
                      <w:proofErr w:type="spellEnd"/>
                    </w:p>
                    <w:p w14:paraId="2ABEFAFD" w14:textId="77777777" w:rsidR="00715526" w:rsidRPr="00DD24B6" w:rsidRDefault="00715526" w:rsidP="00DD24B6">
                      <w:pPr>
                        <w:jc w:val="center"/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lang w:eastAsia="ja-JP" w:bidi="th-TH"/>
                        </w:rPr>
                      </w:pPr>
                      <w:r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lang w:eastAsia="ja-JP" w:bidi="th-TH"/>
                        </w:rPr>
                        <w:t>仏典</w:t>
                      </w:r>
                    </w:p>
                  </w:txbxContent>
                </v:textbox>
              </v:shape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50D8FE37" wp14:editId="2F9D58BA">
                <wp:simplePos x="0" y="0"/>
                <wp:positionH relativeFrom="column">
                  <wp:posOffset>4800600</wp:posOffset>
                </wp:positionH>
                <wp:positionV relativeFrom="paragraph">
                  <wp:posOffset>6350</wp:posOffset>
                </wp:positionV>
                <wp:extent cx="0" cy="179070"/>
                <wp:effectExtent l="66675" t="15875" r="66675" b="24130"/>
                <wp:wrapNone/>
                <wp:docPr id="92" name="Lin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907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" o:spid="_x0000_s1026" style="position:absolute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pt,.5pt" to="378pt,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" strokeweight="2.25pt">
                <v:stroke endarrow="block"/>
              </v:line>
            </w:pict>
          </mc:Fallback>
        </mc:AlternateContent>
      </w:r>
      <w:r w:rsidR="00114913">
        <w:tab/>
      </w:r>
    </w:p>
    <w:p w14:paraId="418A0295" w14:textId="77777777" w:rsidR="00114913" w:rsidRPr="00A01D3E" w:rsidRDefault="00A73B41" w:rsidP="00A01D3E">
      <w:r>
        <w:rPr>
          <w:noProof/>
          <w:lang w:eastAsia="en-US"/>
        </w:rPr>
        <w:drawing>
          <wp:anchor distT="0" distB="0" distL="114300" distR="114300" simplePos="0" relativeHeight="251705856" behindDoc="1" locked="0" layoutInCell="1" allowOverlap="1" wp14:anchorId="42619BC1" wp14:editId="35A12031">
            <wp:simplePos x="0" y="0"/>
            <wp:positionH relativeFrom="column">
              <wp:posOffset>3598545</wp:posOffset>
            </wp:positionH>
            <wp:positionV relativeFrom="paragraph">
              <wp:posOffset>81915</wp:posOffset>
            </wp:positionV>
            <wp:extent cx="577850" cy="514350"/>
            <wp:effectExtent l="0" t="0" r="0" b="0"/>
            <wp:wrapTight wrapText="bothSides">
              <wp:wrapPolygon edited="0">
                <wp:start x="0" y="0"/>
                <wp:lineTo x="0" y="20800"/>
                <wp:lineTo x="20651" y="20800"/>
                <wp:lineTo x="20651" y="0"/>
                <wp:lineTo x="0" y="0"/>
              </wp:wrapPolygon>
            </wp:wrapTight>
            <wp:docPr id="61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" cy="514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91DC21" w14:textId="77777777" w:rsidR="00114913" w:rsidRPr="00A01D3E" w:rsidRDefault="00A73B41" w:rsidP="00A01D3E">
      <w:r>
        <w:rPr>
          <w:noProof/>
          <w:lang w:eastAsia="en-US"/>
        </w:rPr>
        <w:drawing>
          <wp:anchor distT="0" distB="0" distL="114300" distR="114300" simplePos="0" relativeHeight="251718144" behindDoc="1" locked="0" layoutInCell="1" allowOverlap="1" wp14:anchorId="015CD2EB" wp14:editId="6114300D">
            <wp:simplePos x="0" y="0"/>
            <wp:positionH relativeFrom="column">
              <wp:posOffset>-161791</wp:posOffset>
            </wp:positionH>
            <wp:positionV relativeFrom="paragraph">
              <wp:posOffset>72390</wp:posOffset>
            </wp:positionV>
            <wp:extent cx="338455" cy="425450"/>
            <wp:effectExtent l="0" t="0" r="4445" b="0"/>
            <wp:wrapNone/>
            <wp:docPr id="99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42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US"/>
        </w:rPr>
        <w:drawing>
          <wp:anchor distT="0" distB="0" distL="114300" distR="114300" simplePos="0" relativeHeight="251716096" behindDoc="1" locked="0" layoutInCell="1" allowOverlap="1" wp14:anchorId="5E8442C8" wp14:editId="1302D2B8">
            <wp:simplePos x="0" y="0"/>
            <wp:positionH relativeFrom="column">
              <wp:posOffset>3003550</wp:posOffset>
            </wp:positionH>
            <wp:positionV relativeFrom="paragraph">
              <wp:posOffset>72390</wp:posOffset>
            </wp:positionV>
            <wp:extent cx="338455" cy="425450"/>
            <wp:effectExtent l="0" t="0" r="4445" b="0"/>
            <wp:wrapNone/>
            <wp:docPr id="98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42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6E5A8B12" wp14:editId="22963484">
                <wp:simplePos x="0" y="0"/>
                <wp:positionH relativeFrom="column">
                  <wp:posOffset>6400800</wp:posOffset>
                </wp:positionH>
                <wp:positionV relativeFrom="paragraph">
                  <wp:posOffset>72390</wp:posOffset>
                </wp:positionV>
                <wp:extent cx="0" cy="114300"/>
                <wp:effectExtent l="66675" t="15240" r="66675" b="32385"/>
                <wp:wrapNone/>
                <wp:docPr id="91" name="Lin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43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" o:spid="_x0000_s1026" style="position:absolute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in,5.7pt" to="7in,1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" strokecolor="red" strokeweight="2.25pt">
                <v:stroke endarrow="block"/>
              </v:line>
            </w:pict>
          </mc:Fallback>
        </mc:AlternateContent>
      </w:r>
    </w:p>
    <w:p w14:paraId="04B6BB34" w14:textId="77777777" w:rsidR="00114913" w:rsidRPr="00A01D3E" w:rsidRDefault="00715526" w:rsidP="00A01D3E"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 wp14:anchorId="776972E8" wp14:editId="236A2F03">
                <wp:simplePos x="0" y="0"/>
                <wp:positionH relativeFrom="column">
                  <wp:posOffset>7429500</wp:posOffset>
                </wp:positionH>
                <wp:positionV relativeFrom="paragraph">
                  <wp:posOffset>93345</wp:posOffset>
                </wp:positionV>
                <wp:extent cx="1028700" cy="565150"/>
                <wp:effectExtent l="0" t="0" r="38100" b="19050"/>
                <wp:wrapNone/>
                <wp:docPr id="90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565150"/>
                        </a:xfrm>
                        <a:prstGeom prst="rect">
                          <a:avLst/>
                        </a:prstGeom>
                        <a:solidFill>
                          <a:srgbClr val="FF66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31050B" w14:textId="77777777" w:rsidR="00715526" w:rsidRDefault="00715526" w:rsidP="00322058">
                            <w:pPr>
                              <w:rPr>
                                <w:rFonts w:ascii="宋体" w:eastAsia="宋体" w:hAnsi="宋体" w:cs="宋体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 w:rsidRPr="0069758F">
                              <w:rPr>
                                <w:rFonts w:ascii="宋体" w:eastAsia="宋体" w:hAnsi="宋体" w:cs="宋体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69758F">
                              <w:rPr>
                                <w:rFonts w:ascii="宋体" w:eastAsia="宋体" w:hAnsi="宋体" w:cs="宋体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The Path</w:t>
                            </w:r>
                          </w:p>
                          <w:p w14:paraId="719B2C6B" w14:textId="77777777" w:rsidR="00715526" w:rsidRPr="00715526" w:rsidRDefault="00715526" w:rsidP="00715526">
                            <w:pPr>
                              <w:jc w:val="center"/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lang w:eastAsia="ja-JP" w:bidi="th-TH"/>
                              </w:rPr>
                            </w:pPr>
                            <w:r w:rsidRPr="00715526"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lang w:eastAsia="ja-JP" w:bidi="th-TH"/>
                              </w:rPr>
                              <w:t>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" o:spid="_x0000_s1036" type="#_x0000_t202" style="position:absolute;margin-left:585pt;margin-top:7.35pt;width:81pt;height:44.5pt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" fillcolor="#f60" strokeweight="1.5pt">
                <v:textbox>
                  <w:txbxContent>
                    <w:p w14:paraId="1631050B" w14:textId="77777777" w:rsidR="00715526" w:rsidRDefault="00715526" w:rsidP="00322058">
                      <w:pPr>
                        <w:rPr>
                          <w:rFonts w:ascii="宋体" w:eastAsia="宋体" w:hAnsi="宋体" w:cs="宋体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 w:rsidRPr="0069758F">
                        <w:rPr>
                          <w:rFonts w:ascii="宋体" w:eastAsia="宋体" w:hAnsi="宋体" w:cs="宋体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 w:rsidRPr="0069758F">
                        <w:rPr>
                          <w:rFonts w:ascii="宋体" w:eastAsia="宋体" w:hAnsi="宋体" w:cs="宋体"/>
                          <w:b/>
                          <w:bCs/>
                          <w:sz w:val="28"/>
                          <w:szCs w:val="28"/>
                          <w:lang w:bidi="th-TH"/>
                        </w:rPr>
                        <w:t>The Path</w:t>
                      </w:r>
                    </w:p>
                    <w:p w14:paraId="719B2C6B" w14:textId="77777777" w:rsidR="00715526" w:rsidRPr="00715526" w:rsidRDefault="00715526" w:rsidP="00715526">
                      <w:pPr>
                        <w:jc w:val="center"/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lang w:eastAsia="ja-JP" w:bidi="th-TH"/>
                        </w:rPr>
                      </w:pPr>
                      <w:r w:rsidRPr="00715526"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lang w:eastAsia="ja-JP" w:bidi="th-TH"/>
                        </w:rPr>
                        <w:t>道</w:t>
                      </w:r>
                    </w:p>
                  </w:txbxContent>
                </v:textbox>
              </v:shape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3B9A3BF7" wp14:editId="26FB3D36">
                <wp:simplePos x="0" y="0"/>
                <wp:positionH relativeFrom="column">
                  <wp:posOffset>1485900</wp:posOffset>
                </wp:positionH>
                <wp:positionV relativeFrom="paragraph">
                  <wp:posOffset>86995</wp:posOffset>
                </wp:positionV>
                <wp:extent cx="0" cy="342900"/>
                <wp:effectExtent l="66675" t="20320" r="66675" b="27305"/>
                <wp:wrapNone/>
                <wp:docPr id="87" name="Lin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" o:spid="_x0000_s1026" style="position:absolute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7pt,6.85pt" to="117pt,3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" strokeweight="2.25pt">
                <v:stroke endarrow="block"/>
              </v:line>
            </w:pict>
          </mc:Fallback>
        </mc:AlternateContent>
      </w:r>
      <w:r w:rsidR="002B53B6">
        <w:rPr>
          <w:noProof/>
          <w:lang w:eastAsia="en-US"/>
        </w:rPr>
        <w:drawing>
          <wp:anchor distT="0" distB="0" distL="114300" distR="114300" simplePos="0" relativeHeight="251698688" behindDoc="1" locked="0" layoutInCell="1" allowOverlap="1" wp14:anchorId="0F68093A" wp14:editId="2536A9EC">
            <wp:simplePos x="0" y="0"/>
            <wp:positionH relativeFrom="column">
              <wp:posOffset>8572500</wp:posOffset>
            </wp:positionH>
            <wp:positionV relativeFrom="paragraph">
              <wp:posOffset>2540</wp:posOffset>
            </wp:positionV>
            <wp:extent cx="932180" cy="1989455"/>
            <wp:effectExtent l="0" t="0" r="1270" b="0"/>
            <wp:wrapNone/>
            <wp:docPr id="36" name="Picture 140" descr="DSCN0005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DSCN0005_edited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29" b="2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180" cy="1989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3D2190E3" wp14:editId="4BC01940">
                <wp:simplePos x="0" y="0"/>
                <wp:positionH relativeFrom="column">
                  <wp:posOffset>5715000</wp:posOffset>
                </wp:positionH>
                <wp:positionV relativeFrom="paragraph">
                  <wp:posOffset>2540</wp:posOffset>
                </wp:positionV>
                <wp:extent cx="1485900" cy="342900"/>
                <wp:effectExtent l="9525" t="12065" r="9525" b="16510"/>
                <wp:wrapNone/>
                <wp:docPr id="86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342900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71FC09" w14:textId="77777777" w:rsidR="00715526" w:rsidRDefault="00715526" w:rsidP="000C37E4">
                            <w:pPr>
                              <w:jc w:val="center"/>
                              <w:rPr>
                                <w:rFonts w:cs="Angsana New" w:hint="eastAsia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84742A"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  <w:t>Right Speech</w:t>
                            </w:r>
                          </w:p>
                          <w:p w14:paraId="4ADEBD3C" w14:textId="77777777" w:rsidR="00715526" w:rsidRPr="000C37E4" w:rsidRDefault="00715526" w:rsidP="000C37E4">
                            <w:pPr>
                              <w:jc w:val="center"/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16"/>
                                <w:szCs w:val="16"/>
                                <w:lang w:eastAsia="ja-JP" w:bidi="th-TH"/>
                              </w:rPr>
                            </w:pPr>
                            <w:r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  <w:t>正語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" o:spid="_x0000_s1037" type="#_x0000_t202" style="position:absolute;margin-left:450pt;margin-top:.2pt;width:117pt;height:27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" fillcolor="#fc9" strokeweight="1.5pt">
                <v:textbox>
                  <w:txbxContent>
                    <w:p w14:paraId="5771FC09" w14:textId="77777777" w:rsidR="00715526" w:rsidRDefault="00715526" w:rsidP="000C37E4">
                      <w:pPr>
                        <w:jc w:val="center"/>
                        <w:rPr>
                          <w:rFonts w:cs="Angsana New" w:hint="eastAsia"/>
                          <w:b/>
                          <w:bCs/>
                          <w:sz w:val="16"/>
                          <w:szCs w:val="16"/>
                          <w:lang w:bidi="th-TH"/>
                        </w:rPr>
                      </w:pPr>
                      <w:r w:rsidRPr="0084742A"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  <w:t>Right Speech</w:t>
                      </w:r>
                    </w:p>
                    <w:p w14:paraId="4ADEBD3C" w14:textId="77777777" w:rsidR="00715526" w:rsidRPr="000C37E4" w:rsidRDefault="00715526" w:rsidP="000C37E4">
                      <w:pPr>
                        <w:jc w:val="center"/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16"/>
                          <w:szCs w:val="16"/>
                          <w:lang w:eastAsia="ja-JP" w:bidi="th-TH"/>
                        </w:rPr>
                      </w:pPr>
                      <w:r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16"/>
                          <w:szCs w:val="16"/>
                          <w:lang w:bidi="th-TH"/>
                        </w:rPr>
                        <w:t>正語</w:t>
                      </w:r>
                    </w:p>
                  </w:txbxContent>
                </v:textbox>
              </v:shape>
            </w:pict>
          </mc:Fallback>
        </mc:AlternateContent>
      </w:r>
    </w:p>
    <w:p w14:paraId="71386BDD" w14:textId="77777777" w:rsidR="00114913" w:rsidRPr="00A01D3E" w:rsidRDefault="00A73B41" w:rsidP="00A01D3E">
      <w:r>
        <w:rPr>
          <w:noProof/>
          <w:lang w:eastAsia="en-US"/>
        </w:rPr>
        <w:drawing>
          <wp:anchor distT="0" distB="0" distL="114300" distR="114300" simplePos="0" relativeHeight="251720192" behindDoc="0" locked="0" layoutInCell="1" allowOverlap="1" wp14:anchorId="23957C5A" wp14:editId="38D042D7">
            <wp:simplePos x="0" y="0"/>
            <wp:positionH relativeFrom="column">
              <wp:posOffset>926465</wp:posOffset>
            </wp:positionH>
            <wp:positionV relativeFrom="paragraph">
              <wp:posOffset>35059</wp:posOffset>
            </wp:positionV>
            <wp:extent cx="285115" cy="358140"/>
            <wp:effectExtent l="0" t="0" r="635" b="3810"/>
            <wp:wrapNone/>
            <wp:docPr id="10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358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28A10A26" wp14:editId="450F17B1">
                <wp:simplePos x="0" y="0"/>
                <wp:positionH relativeFrom="column">
                  <wp:posOffset>4800600</wp:posOffset>
                </wp:positionH>
                <wp:positionV relativeFrom="paragraph">
                  <wp:posOffset>69215</wp:posOffset>
                </wp:positionV>
                <wp:extent cx="0" cy="185420"/>
                <wp:effectExtent l="66675" t="21590" r="66675" b="31115"/>
                <wp:wrapNone/>
                <wp:docPr id="85" name="Lin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542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" o:spid="_x0000_s1026" style="position:absolute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pt,5.45pt" to="378pt,2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" strokeweight="2.25pt">
                <v:stroke endarrow="block"/>
              </v:line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F0CAA81" wp14:editId="53F60276">
                <wp:simplePos x="0" y="0"/>
                <wp:positionH relativeFrom="column">
                  <wp:posOffset>5372100</wp:posOffset>
                </wp:positionH>
                <wp:positionV relativeFrom="paragraph">
                  <wp:posOffset>26035</wp:posOffset>
                </wp:positionV>
                <wp:extent cx="390525" cy="228600"/>
                <wp:effectExtent l="19050" t="73660" r="57150" b="21590"/>
                <wp:wrapNone/>
                <wp:docPr id="83" name="Lin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90525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" o:spid="_x0000_s1026" style="position:absolute;flip:y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3pt,2.05pt" to="453.75pt,2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" strokecolor="#396" strokeweight="2.25pt">
                <v:stroke endarrow="block"/>
              </v:line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1FC93C6A" wp14:editId="061F764B">
                <wp:simplePos x="0" y="0"/>
                <wp:positionH relativeFrom="column">
                  <wp:posOffset>228600</wp:posOffset>
                </wp:positionH>
                <wp:positionV relativeFrom="paragraph">
                  <wp:posOffset>26035</wp:posOffset>
                </wp:positionV>
                <wp:extent cx="0" cy="144145"/>
                <wp:effectExtent l="66675" t="16510" r="66675" b="29845"/>
                <wp:wrapNone/>
                <wp:docPr id="82" name="Lin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414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" o:spid="_x0000_s1026" style="position:absolute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pt,2.05pt" to="18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" strokeweight="2.25pt">
                <v:stroke endarrow="block"/>
              </v:line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0009CF2D" wp14:editId="135DA01B">
                <wp:simplePos x="0" y="0"/>
                <wp:positionH relativeFrom="column">
                  <wp:posOffset>2971800</wp:posOffset>
                </wp:positionH>
                <wp:positionV relativeFrom="paragraph">
                  <wp:posOffset>26035</wp:posOffset>
                </wp:positionV>
                <wp:extent cx="0" cy="144145"/>
                <wp:effectExtent l="66675" t="16510" r="66675" b="29845"/>
                <wp:wrapNone/>
                <wp:docPr id="81" name="Lin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414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" o:spid="_x0000_s1026" style="position:absolute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4pt,2.05pt" to="234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" strokeweight="2.25pt">
                <v:stroke endarrow="block"/>
              </v:line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 wp14:anchorId="09D3EC7A" wp14:editId="2223BC16">
                <wp:simplePos x="0" y="0"/>
                <wp:positionH relativeFrom="column">
                  <wp:posOffset>228600</wp:posOffset>
                </wp:positionH>
                <wp:positionV relativeFrom="paragraph">
                  <wp:posOffset>26035</wp:posOffset>
                </wp:positionV>
                <wp:extent cx="2743200" cy="0"/>
                <wp:effectExtent l="19050" t="16510" r="19050" b="21590"/>
                <wp:wrapNone/>
                <wp:docPr id="80" name="Lin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4320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" o:spid="_x0000_s1026" style="position:absolute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pt,2.05pt" to="234pt,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" strokeweight="2.25pt"/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4FF36F60" wp14:editId="4904A644">
                <wp:simplePos x="0" y="0"/>
                <wp:positionH relativeFrom="column">
                  <wp:posOffset>5715000</wp:posOffset>
                </wp:positionH>
                <wp:positionV relativeFrom="paragraph">
                  <wp:posOffset>170180</wp:posOffset>
                </wp:positionV>
                <wp:extent cx="1485900" cy="342900"/>
                <wp:effectExtent l="9525" t="17780" r="9525" b="10795"/>
                <wp:wrapNone/>
                <wp:docPr id="79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342900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D3EE97" w14:textId="77777777" w:rsidR="00715526" w:rsidRDefault="00715526" w:rsidP="0069758F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84742A"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  <w:t>Right Action</w:t>
                            </w:r>
                          </w:p>
                          <w:p w14:paraId="53750214" w14:textId="77777777" w:rsidR="00715526" w:rsidRPr="0069758F" w:rsidRDefault="00715526" w:rsidP="0069758F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69758F">
                              <w:rPr>
                                <w:rFonts w:cs="Angsana New" w:hint="eastAsia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  <w:t>正業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" o:spid="_x0000_s1038" type="#_x0000_t202" style="position:absolute;margin-left:450pt;margin-top:13.4pt;width:117pt;height:27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" fillcolor="#fc9" strokeweight="1.5pt">
                <v:textbox>
                  <w:txbxContent>
                    <w:p w14:paraId="6ED3EE97" w14:textId="77777777" w:rsidR="00715526" w:rsidRDefault="00715526" w:rsidP="0069758F">
                      <w:pPr>
                        <w:jc w:val="center"/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</w:pPr>
                      <w:r w:rsidRPr="0084742A"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  <w:t>Right Action</w:t>
                      </w:r>
                    </w:p>
                    <w:p w14:paraId="53750214" w14:textId="77777777" w:rsidR="00715526" w:rsidRPr="0069758F" w:rsidRDefault="00715526" w:rsidP="0069758F">
                      <w:pPr>
                        <w:jc w:val="center"/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</w:pPr>
                      <w:r w:rsidRPr="0069758F">
                        <w:rPr>
                          <w:rFonts w:cs="Angsana New" w:hint="eastAsia"/>
                          <w:b/>
                          <w:bCs/>
                          <w:sz w:val="16"/>
                          <w:szCs w:val="16"/>
                          <w:lang w:bidi="th-TH"/>
                        </w:rPr>
                        <w:t>正業</w:t>
                      </w:r>
                    </w:p>
                  </w:txbxContent>
                </v:textbox>
              </v:shape>
            </w:pict>
          </mc:Fallback>
        </mc:AlternateContent>
      </w:r>
    </w:p>
    <w:p w14:paraId="1C8F0369" w14:textId="77777777" w:rsidR="00114913" w:rsidRPr="00A01D3E" w:rsidRDefault="00A73B41" w:rsidP="00A01D3E">
      <w:r>
        <w:rPr>
          <w:noProof/>
          <w:lang w:eastAsia="en-US"/>
        </w:rPr>
        <w:drawing>
          <wp:anchor distT="0" distB="0" distL="114300" distR="114300" simplePos="0" relativeHeight="251707904" behindDoc="1" locked="0" layoutInCell="1" allowOverlap="1" wp14:anchorId="526B6A39" wp14:editId="7DD6FFA5">
            <wp:simplePos x="0" y="0"/>
            <wp:positionH relativeFrom="column">
              <wp:posOffset>3846830</wp:posOffset>
            </wp:positionH>
            <wp:positionV relativeFrom="paragraph">
              <wp:posOffset>143376</wp:posOffset>
            </wp:positionV>
            <wp:extent cx="417830" cy="502920"/>
            <wp:effectExtent l="0" t="0" r="127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30" cy="502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3C1A4F35" wp14:editId="585D7E3E">
                <wp:simplePos x="0" y="0"/>
                <wp:positionH relativeFrom="column">
                  <wp:posOffset>4264526</wp:posOffset>
                </wp:positionH>
                <wp:positionV relativeFrom="paragraph">
                  <wp:posOffset>86360</wp:posOffset>
                </wp:positionV>
                <wp:extent cx="1139854" cy="604008"/>
                <wp:effectExtent l="0" t="0" r="22225" b="24765"/>
                <wp:wrapNone/>
                <wp:docPr id="78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854" cy="604008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F9C923" w14:textId="77777777" w:rsidR="00715526" w:rsidRPr="00A73B41" w:rsidRDefault="00715526" w:rsidP="008A14D6">
                            <w:pPr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  </w:t>
                            </w:r>
                            <w:r w:rsidRPr="00A73B41"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Morality</w:t>
                            </w:r>
                          </w:p>
                          <w:p w14:paraId="79A61802" w14:textId="77777777" w:rsidR="00715526" w:rsidRPr="005C31A4" w:rsidRDefault="00715526" w:rsidP="005C31A4">
                            <w:pPr>
                              <w:jc w:val="center"/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lang w:eastAsia="ja-JP" w:bidi="th-TH"/>
                              </w:rPr>
                            </w:pPr>
                            <w:r>
                              <w:rPr>
                                <w:rFonts w:ascii="ヒラギノ明朝 ProN W3" w:eastAsia="ヒラギノ明朝 ProN W3" w:hAnsi="ヒラギノ明朝 ProN W3" w:cs="ヒラギノ明朝 ProN W3" w:hint="eastAsia"/>
                                <w:b/>
                                <w:bCs/>
                                <w:cs/>
                                <w:lang w:eastAsia="ja-JP" w:bidi="th-TH"/>
                              </w:rPr>
                              <w:t>道徳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" o:spid="_x0000_s1039" type="#_x0000_t202" style="position:absolute;margin-left:335.8pt;margin-top:6.8pt;width:89.75pt;height:47.55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" fillcolor="#fc9" strokeweight="1.5pt">
                <v:textbox>
                  <w:txbxContent>
                    <w:p w14:paraId="30F9C923" w14:textId="77777777" w:rsidR="00715526" w:rsidRPr="00A73B41" w:rsidRDefault="00715526" w:rsidP="008A14D6">
                      <w:pPr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   </w:t>
                      </w:r>
                      <w:r w:rsidRPr="00A73B41"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  <w:t>Morality</w:t>
                      </w:r>
                    </w:p>
                    <w:p w14:paraId="79A61802" w14:textId="77777777" w:rsidR="00715526" w:rsidRPr="005C31A4" w:rsidRDefault="00715526" w:rsidP="005C31A4">
                      <w:pPr>
                        <w:jc w:val="center"/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lang w:eastAsia="ja-JP" w:bidi="th-TH"/>
                        </w:rPr>
                      </w:pPr>
                      <w:r>
                        <w:rPr>
                          <w:rFonts w:ascii="ヒラギノ明朝 ProN W3" w:eastAsia="ヒラギノ明朝 ProN W3" w:hAnsi="ヒラギノ明朝 ProN W3" w:cs="ヒラギノ明朝 ProN W3" w:hint="eastAsia"/>
                          <w:b/>
                          <w:bCs/>
                          <w:cs/>
                          <w:lang w:eastAsia="ja-JP" w:bidi="th-TH"/>
                        </w:rPr>
                        <w:t>道徳</w:t>
                      </w:r>
                    </w:p>
                  </w:txbxContent>
                </v:textbox>
              </v:shape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15C0F023" wp14:editId="25C91980">
                <wp:simplePos x="0" y="0"/>
                <wp:positionH relativeFrom="column">
                  <wp:posOffset>2226945</wp:posOffset>
                </wp:positionH>
                <wp:positionV relativeFrom="paragraph">
                  <wp:posOffset>5715</wp:posOffset>
                </wp:positionV>
                <wp:extent cx="1653540" cy="639445"/>
                <wp:effectExtent l="17145" t="15240" r="15240" b="12065"/>
                <wp:wrapNone/>
                <wp:docPr id="77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3540" cy="639445"/>
                        </a:xfrm>
                        <a:prstGeom prst="rect">
                          <a:avLst/>
                        </a:prstGeom>
                        <a:solidFill>
                          <a:srgbClr val="FFCC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AAFB74" w14:textId="77777777" w:rsidR="00715526" w:rsidRPr="00A00BBF" w:rsidRDefault="00715526" w:rsidP="00A43C9F">
                            <w:pPr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36"/>
                                <w:szCs w:val="45"/>
                                <w:lang w:bidi="th-TH"/>
                              </w:rPr>
                              <w:t xml:space="preserve"> 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36"/>
                                <w:szCs w:val="45"/>
                                <w:cs/>
                                <w:lang w:bidi="th-TH"/>
                              </w:rPr>
                              <w:t xml:space="preserve">     </w:t>
                            </w:r>
                            <w:bookmarkStart w:id="0" w:name="_GoBack"/>
                            <w:r w:rsidRPr="00A00BBF">
                              <w:rPr>
                                <w:rFonts w:cs="Angsana New" w:hint="eastAsia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形而上学</w:t>
                            </w:r>
                            <w:bookmarkEnd w:id="0"/>
                          </w:p>
                          <w:p w14:paraId="0D7D9072" w14:textId="77777777" w:rsidR="00715526" w:rsidRPr="001424B0" w:rsidRDefault="00715526" w:rsidP="00A43C9F">
                            <w:pPr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 w:rsidRPr="008F53B1"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 </w:t>
                            </w:r>
                            <w:r w:rsidRPr="001424B0"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(High Teaching)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" o:spid="_x0000_s1040" type="#_x0000_t202" style="position:absolute;margin-left:175.35pt;margin-top:.45pt;width:130.2pt;height:50.35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" fillcolor="#fc0" strokeweight="1.5pt">
                <v:textbox>
                  <w:txbxContent>
                    <w:p w14:paraId="6FAAFB74" w14:textId="77777777" w:rsidR="00715526" w:rsidRPr="00A00BBF" w:rsidRDefault="00715526" w:rsidP="00A43C9F">
                      <w:pPr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36"/>
                          <w:szCs w:val="45"/>
                          <w:lang w:bidi="th-TH"/>
                        </w:rPr>
                        <w:t xml:space="preserve">  </w:t>
                      </w:r>
                      <w:r>
                        <w:rPr>
                          <w:rFonts w:cs="Angsana New"/>
                          <w:b/>
                          <w:bCs/>
                          <w:sz w:val="36"/>
                          <w:szCs w:val="45"/>
                          <w:cs/>
                          <w:lang w:bidi="th-TH"/>
                        </w:rPr>
                        <w:t xml:space="preserve">     </w:t>
                      </w:r>
                      <w:bookmarkStart w:id="1" w:name="_GoBack"/>
                      <w:r w:rsidRPr="00A00BBF">
                        <w:rPr>
                          <w:rFonts w:cs="Angsana New" w:hint="eastAsia"/>
                          <w:b/>
                          <w:bCs/>
                          <w:sz w:val="28"/>
                          <w:szCs w:val="28"/>
                          <w:lang w:bidi="th-TH"/>
                        </w:rPr>
                        <w:t>形而上学</w:t>
                      </w:r>
                      <w:bookmarkEnd w:id="1"/>
                    </w:p>
                    <w:p w14:paraId="0D7D9072" w14:textId="77777777" w:rsidR="00715526" w:rsidRPr="001424B0" w:rsidRDefault="00715526" w:rsidP="00A43C9F">
                      <w:pPr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 w:rsidRPr="008F53B1"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</w:t>
                      </w:r>
                      <w:r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 </w:t>
                      </w:r>
                      <w:r w:rsidRPr="001424B0"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bidi="th-TH"/>
                        </w:rPr>
                        <w:t>(High Teaching)</w:t>
                      </w:r>
                    </w:p>
                  </w:txbxContent>
                </v:textbox>
              </v:shape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2EE4127A" wp14:editId="7EA59707">
                <wp:simplePos x="0" y="0"/>
                <wp:positionH relativeFrom="column">
                  <wp:posOffset>864870</wp:posOffset>
                </wp:positionH>
                <wp:positionV relativeFrom="paragraph">
                  <wp:posOffset>5715</wp:posOffset>
                </wp:positionV>
                <wp:extent cx="1293495" cy="650240"/>
                <wp:effectExtent l="17145" t="15240" r="13335" b="10795"/>
                <wp:wrapNone/>
                <wp:docPr id="76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3495" cy="650240"/>
                        </a:xfrm>
                        <a:prstGeom prst="rect">
                          <a:avLst/>
                        </a:prstGeom>
                        <a:solidFill>
                          <a:srgbClr val="FFCC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178C27" w14:textId="77777777" w:rsidR="00715526" w:rsidRPr="001D6813" w:rsidRDefault="00715526" w:rsidP="0002045A">
                            <w:pPr>
                              <w:rPr>
                                <w:rFonts w:cs="Angsana New"/>
                                <w:b/>
                                <w:bCs/>
                                <w:sz w:val="36"/>
                                <w:szCs w:val="45"/>
                                <w:lang w:bidi="th-TH"/>
                              </w:rPr>
                            </w:pPr>
                            <w:r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28"/>
                                <w:szCs w:val="28"/>
                                <w:lang w:eastAsia="ja-JP" w:bidi="th-TH"/>
                              </w:rPr>
                              <w:t xml:space="preserve">　　説教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45"/>
                                <w:lang w:bidi="th-TH"/>
                              </w:rPr>
                              <w:t xml:space="preserve">   </w:t>
                            </w:r>
                            <w:r w:rsidRPr="008F53B1"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45"/>
                                <w:lang w:bidi="th-TH"/>
                              </w:rPr>
                              <w:t>(</w:t>
                            </w:r>
                            <w:r w:rsidRPr="008F53B1"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Discourses)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" o:spid="_x0000_s1041" type="#_x0000_t202" style="position:absolute;margin-left:68.1pt;margin-top:.45pt;width:101.85pt;height:51.2pt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" fillcolor="#fc0" strokeweight="1.5pt">
                <v:textbox>
                  <w:txbxContent>
                    <w:p w14:paraId="1F178C27" w14:textId="77777777" w:rsidR="00715526" w:rsidRPr="001D6813" w:rsidRDefault="00715526" w:rsidP="0002045A">
                      <w:pPr>
                        <w:rPr>
                          <w:rFonts w:cs="Angsana New"/>
                          <w:b/>
                          <w:bCs/>
                          <w:sz w:val="36"/>
                          <w:szCs w:val="45"/>
                          <w:lang w:bidi="th-TH"/>
                        </w:rPr>
                      </w:pPr>
                      <w:r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28"/>
                          <w:szCs w:val="28"/>
                          <w:lang w:eastAsia="ja-JP" w:bidi="th-TH"/>
                        </w:rPr>
                        <w:t xml:space="preserve">　　説教</w:t>
                      </w:r>
                      <w:r>
                        <w:rPr>
                          <w:rFonts w:cs="Angsana New"/>
                          <w:b/>
                          <w:bCs/>
                          <w:sz w:val="32"/>
                          <w:szCs w:val="45"/>
                          <w:lang w:bidi="th-TH"/>
                        </w:rPr>
                        <w:t xml:space="preserve">   </w:t>
                      </w:r>
                      <w:r w:rsidRPr="008F53B1">
                        <w:rPr>
                          <w:rFonts w:cs="Angsana New"/>
                          <w:b/>
                          <w:bCs/>
                          <w:sz w:val="32"/>
                          <w:szCs w:val="45"/>
                          <w:lang w:bidi="th-TH"/>
                        </w:rPr>
                        <w:t>(</w:t>
                      </w:r>
                      <w:r w:rsidRPr="008F53B1"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  <w:t>Discourses)</w:t>
                      </w:r>
                    </w:p>
                  </w:txbxContent>
                </v:textbox>
              </v:shape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319FD70A" wp14:editId="5C0958E6">
                <wp:simplePos x="0" y="0"/>
                <wp:positionH relativeFrom="column">
                  <wp:posOffset>-324485</wp:posOffset>
                </wp:positionH>
                <wp:positionV relativeFrom="paragraph">
                  <wp:posOffset>5715</wp:posOffset>
                </wp:positionV>
                <wp:extent cx="1124585" cy="650240"/>
                <wp:effectExtent l="18415" t="15240" r="19050" b="10795"/>
                <wp:wrapNone/>
                <wp:docPr id="75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4585" cy="650240"/>
                        </a:xfrm>
                        <a:prstGeom prst="rect">
                          <a:avLst/>
                        </a:prstGeom>
                        <a:solidFill>
                          <a:srgbClr val="FFCC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149750" w14:textId="77777777" w:rsidR="00715526" w:rsidRPr="00DD24B6" w:rsidRDefault="00715526" w:rsidP="00DD24B6">
                            <w:pPr>
                              <w:jc w:val="center"/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28"/>
                                <w:szCs w:val="28"/>
                                <w:lang w:eastAsia="ja-JP" w:bidi="th-TH"/>
                              </w:rPr>
                            </w:pPr>
                            <w:r w:rsidRPr="00DD24B6"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28"/>
                                <w:szCs w:val="28"/>
                                <w:lang w:eastAsia="ja-JP" w:bidi="th-TH"/>
                              </w:rPr>
                              <w:t>規律</w:t>
                            </w:r>
                          </w:p>
                          <w:p w14:paraId="54FDD7F7" w14:textId="77777777" w:rsidR="00715526" w:rsidRPr="002F34E1" w:rsidRDefault="00715526" w:rsidP="00A43C9F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 w:rsidRPr="002F34E1">
                              <w:rPr>
                                <w:rFonts w:cs="Angsana New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(Discipline)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" o:spid="_x0000_s1042" type="#_x0000_t202" style="position:absolute;margin-left:-25.5pt;margin-top:.45pt;width:88.55pt;height:51.2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" fillcolor="#fc0" strokeweight="1.5pt">
                <v:textbox>
                  <w:txbxContent>
                    <w:p w14:paraId="74149750" w14:textId="77777777" w:rsidR="00715526" w:rsidRPr="00DD24B6" w:rsidRDefault="00715526" w:rsidP="00DD24B6">
                      <w:pPr>
                        <w:jc w:val="center"/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28"/>
                          <w:szCs w:val="28"/>
                          <w:lang w:eastAsia="ja-JP" w:bidi="th-TH"/>
                        </w:rPr>
                      </w:pPr>
                      <w:r w:rsidRPr="00DD24B6"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28"/>
                          <w:szCs w:val="28"/>
                          <w:lang w:eastAsia="ja-JP" w:bidi="th-TH"/>
                        </w:rPr>
                        <w:t>規律</w:t>
                      </w:r>
                    </w:p>
                    <w:p w14:paraId="54FDD7F7" w14:textId="77777777" w:rsidR="00715526" w:rsidRPr="002F34E1" w:rsidRDefault="00715526" w:rsidP="00A43C9F">
                      <w:pPr>
                        <w:jc w:val="center"/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 w:rsidRPr="002F34E1">
                        <w:rPr>
                          <w:rFonts w:cs="Angsana New"/>
                          <w:b/>
                          <w:bCs/>
                          <w:sz w:val="28"/>
                          <w:szCs w:val="28"/>
                          <w:lang w:bidi="th-TH"/>
                        </w:rPr>
                        <w:t>(Discipline)</w:t>
                      </w:r>
                    </w:p>
                  </w:txbxContent>
                </v:textbox>
              </v:shape>
            </w:pict>
          </mc:Fallback>
        </mc:AlternateContent>
      </w:r>
    </w:p>
    <w:p w14:paraId="35828C04" w14:textId="77777777" w:rsidR="00114913" w:rsidRPr="00A01D3E" w:rsidRDefault="002B53B6" w:rsidP="00A01D3E"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6DA44738" wp14:editId="524D1D1D">
                <wp:simplePos x="0" y="0"/>
                <wp:positionH relativeFrom="column">
                  <wp:posOffset>5715000</wp:posOffset>
                </wp:positionH>
                <wp:positionV relativeFrom="paragraph">
                  <wp:posOffset>162560</wp:posOffset>
                </wp:positionV>
                <wp:extent cx="1485900" cy="427990"/>
                <wp:effectExtent l="9525" t="10160" r="9525" b="9525"/>
                <wp:wrapNone/>
                <wp:docPr id="74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427990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72C692" w14:textId="77777777" w:rsidR="00715526" w:rsidRDefault="00715526" w:rsidP="0069758F">
                            <w:pPr>
                              <w:tabs>
                                <w:tab w:val="center" w:pos="1800"/>
                              </w:tabs>
                              <w:jc w:val="center"/>
                              <w:rPr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300F1A">
                              <w:rPr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  <w:t>Right Vocation</w:t>
                            </w:r>
                          </w:p>
                          <w:p w14:paraId="2138BE03" w14:textId="77777777" w:rsidR="00715526" w:rsidRPr="0069758F" w:rsidRDefault="00715526" w:rsidP="0069758F">
                            <w:pPr>
                              <w:tabs>
                                <w:tab w:val="center" w:pos="1800"/>
                              </w:tabs>
                              <w:jc w:val="center"/>
                              <w:rPr>
                                <w:rFonts w:cs="Angsana New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69758F">
                              <w:rPr>
                                <w:rFonts w:cs="Angsana New" w:hint="eastAsia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  <w:t>正命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" o:spid="_x0000_s1043" type="#_x0000_t202" style="position:absolute;margin-left:450pt;margin-top:12.8pt;width:117pt;height:33.7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" fillcolor="#fc9" strokeweight="1.5pt">
                <v:textbox>
                  <w:txbxContent>
                    <w:p w14:paraId="6F72C692" w14:textId="77777777" w:rsidR="00715526" w:rsidRDefault="00715526" w:rsidP="0069758F">
                      <w:pPr>
                        <w:tabs>
                          <w:tab w:val="center" w:pos="1800"/>
                        </w:tabs>
                        <w:jc w:val="center"/>
                        <w:rPr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</w:pPr>
                      <w:r w:rsidRPr="00300F1A">
                        <w:rPr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  <w:t>Right Vocation</w:t>
                      </w:r>
                    </w:p>
                    <w:p w14:paraId="2138BE03" w14:textId="77777777" w:rsidR="00715526" w:rsidRPr="0069758F" w:rsidRDefault="00715526" w:rsidP="0069758F">
                      <w:pPr>
                        <w:tabs>
                          <w:tab w:val="center" w:pos="1800"/>
                        </w:tabs>
                        <w:jc w:val="center"/>
                        <w:rPr>
                          <w:rFonts w:cs="Angsana New"/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</w:pPr>
                      <w:r w:rsidRPr="0069758F">
                        <w:rPr>
                          <w:rFonts w:cs="Angsana New" w:hint="eastAsia"/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  <w:t>正命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7362BF6B" wp14:editId="2E565C91">
                <wp:simplePos x="0" y="0"/>
                <wp:positionH relativeFrom="column">
                  <wp:posOffset>7886700</wp:posOffset>
                </wp:positionH>
                <wp:positionV relativeFrom="paragraph">
                  <wp:posOffset>133350</wp:posOffset>
                </wp:positionV>
                <wp:extent cx="0" cy="257810"/>
                <wp:effectExtent l="66675" t="19050" r="66675" b="27940"/>
                <wp:wrapNone/>
                <wp:docPr id="73" name="Lin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781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" o:spid="_x0000_s1026" style="position:absolute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pt,10.5pt" to="621pt,3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" strokeweight="2.25pt">
                <v:stroke endarrow="block"/>
              </v:lin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4229E158" wp14:editId="5BB6CF6C">
                <wp:simplePos x="0" y="0"/>
                <wp:positionH relativeFrom="column">
                  <wp:posOffset>5435600</wp:posOffset>
                </wp:positionH>
                <wp:positionV relativeFrom="paragraph">
                  <wp:posOffset>162560</wp:posOffset>
                </wp:positionV>
                <wp:extent cx="284480" cy="197485"/>
                <wp:effectExtent l="15875" t="19685" r="52070" b="68580"/>
                <wp:wrapNone/>
                <wp:docPr id="72" name="Lin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4480" cy="19748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" o:spid="_x0000_s1026" style="position:absolute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8pt,12.8pt" to="450.4pt,2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" strokecolor="#396" strokeweight="2.25pt">
                <v:stroke endarrow="block"/>
              </v:lin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0F405600" wp14:editId="323009D4">
                <wp:simplePos x="0" y="0"/>
                <wp:positionH relativeFrom="column">
                  <wp:posOffset>5435600</wp:posOffset>
                </wp:positionH>
                <wp:positionV relativeFrom="paragraph">
                  <wp:posOffset>5715</wp:posOffset>
                </wp:positionV>
                <wp:extent cx="284480" cy="0"/>
                <wp:effectExtent l="15875" t="72390" r="33020" b="70485"/>
                <wp:wrapNone/>
                <wp:docPr id="71" name="Lin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448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" o:spid="_x0000_s1026" style="position:absolute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8pt,.45pt" to="450.4pt,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" strokecolor="#396" strokeweight="2.25pt">
                <v:stroke endarrow="block"/>
              </v:line>
            </w:pict>
          </mc:Fallback>
        </mc:AlternateContent>
      </w:r>
    </w:p>
    <w:p w14:paraId="6C424A1F" w14:textId="77777777" w:rsidR="00114913" w:rsidRPr="00A01D3E" w:rsidRDefault="00114913" w:rsidP="00A01D3E"/>
    <w:p w14:paraId="46226AD7" w14:textId="77777777" w:rsidR="00114913" w:rsidRPr="00A01D3E" w:rsidRDefault="005D7E4A" w:rsidP="0049397E">
      <w:pPr>
        <w:tabs>
          <w:tab w:val="left" w:pos="10080"/>
        </w:tabs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77F5DCF5" wp14:editId="2E2AA621">
                <wp:simplePos x="0" y="0"/>
                <wp:positionH relativeFrom="column">
                  <wp:posOffset>4802505</wp:posOffset>
                </wp:positionH>
                <wp:positionV relativeFrom="paragraph">
                  <wp:posOffset>163830</wp:posOffset>
                </wp:positionV>
                <wp:extent cx="0" cy="322580"/>
                <wp:effectExtent l="95250" t="0" r="57150" b="39370"/>
                <wp:wrapNone/>
                <wp:docPr id="65" name="Lin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258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" o:spid="_x0000_s1026" style="position:absolute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.15pt,12.9pt" to="378.15pt,3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" strokeweight="2.25pt">
                <v:stroke endarrow="block"/>
              </v:line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35341508" wp14:editId="2A17B3F7">
                <wp:simplePos x="0" y="0"/>
                <wp:positionH relativeFrom="column">
                  <wp:posOffset>7429500</wp:posOffset>
                </wp:positionH>
                <wp:positionV relativeFrom="paragraph">
                  <wp:posOffset>40640</wp:posOffset>
                </wp:positionV>
                <wp:extent cx="1028700" cy="537210"/>
                <wp:effectExtent l="9525" t="12065" r="9525" b="12700"/>
                <wp:wrapNone/>
                <wp:docPr id="70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537210"/>
                        </a:xfrm>
                        <a:prstGeom prst="rect">
                          <a:avLst/>
                        </a:prstGeom>
                        <a:solidFill>
                          <a:srgbClr val="FF66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71C793" w14:textId="77777777" w:rsidR="00715526" w:rsidRDefault="00715526" w:rsidP="00DE1124">
                            <w:pPr>
                              <w:jc w:val="center"/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22"/>
                                <w:szCs w:val="22"/>
                                <w:lang w:bidi="th-TH"/>
                              </w:rPr>
                            </w:pPr>
                            <w:r w:rsidRPr="00A113B1">
                              <w:rPr>
                                <w:rFonts w:cs="Angsana New"/>
                                <w:b/>
                                <w:bCs/>
                                <w:sz w:val="22"/>
                                <w:szCs w:val="22"/>
                                <w:lang w:bidi="th-TH"/>
                              </w:rPr>
                              <w:t>The Fruition</w:t>
                            </w:r>
                          </w:p>
                          <w:p w14:paraId="0E021312" w14:textId="77777777" w:rsidR="00DE1124" w:rsidRPr="00DE1124" w:rsidRDefault="00DE1124" w:rsidP="00DE1124">
                            <w:pPr>
                              <w:jc w:val="center"/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22"/>
                                <w:szCs w:val="22"/>
                                <w:lang w:bidi="th-TH"/>
                              </w:rPr>
                            </w:pPr>
                            <w:r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22"/>
                                <w:szCs w:val="22"/>
                                <w:lang w:bidi="th-TH"/>
                              </w:rPr>
                              <w:t>果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" o:spid="_x0000_s1044" type="#_x0000_t202" style="position:absolute;margin-left:585pt;margin-top:3.2pt;width:81pt;height:42.3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" fillcolor="#f60" strokeweight="1.5pt">
                <v:textbox>
                  <w:txbxContent>
                    <w:p w14:paraId="1E71C793" w14:textId="77777777" w:rsidR="00715526" w:rsidRDefault="00715526" w:rsidP="00DE1124">
                      <w:pPr>
                        <w:jc w:val="center"/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22"/>
                          <w:szCs w:val="22"/>
                          <w:lang w:bidi="th-TH"/>
                        </w:rPr>
                      </w:pPr>
                      <w:r w:rsidRPr="00A113B1">
                        <w:rPr>
                          <w:rFonts w:cs="Angsana New"/>
                          <w:b/>
                          <w:bCs/>
                          <w:sz w:val="22"/>
                          <w:szCs w:val="22"/>
                          <w:lang w:bidi="th-TH"/>
                        </w:rPr>
                        <w:t>The Fruition</w:t>
                      </w:r>
                    </w:p>
                    <w:p w14:paraId="0E021312" w14:textId="77777777" w:rsidR="00DE1124" w:rsidRPr="00DE1124" w:rsidRDefault="00DE1124" w:rsidP="00DE1124">
                      <w:pPr>
                        <w:jc w:val="center"/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22"/>
                          <w:szCs w:val="22"/>
                          <w:lang w:bidi="th-TH"/>
                        </w:rPr>
                      </w:pPr>
                      <w:r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22"/>
                          <w:szCs w:val="22"/>
                          <w:lang w:bidi="th-TH"/>
                        </w:rPr>
                        <w:t>果</w:t>
                      </w:r>
                    </w:p>
                  </w:txbxContent>
                </v:textbox>
              </v:shape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6A5FDF52" wp14:editId="7B074FC3">
                <wp:simplePos x="0" y="0"/>
                <wp:positionH relativeFrom="column">
                  <wp:posOffset>1504950</wp:posOffset>
                </wp:positionH>
                <wp:positionV relativeFrom="paragraph">
                  <wp:posOffset>120015</wp:posOffset>
                </wp:positionV>
                <wp:extent cx="0" cy="457835"/>
                <wp:effectExtent l="66675" t="15240" r="66675" b="31750"/>
                <wp:wrapNone/>
                <wp:docPr id="69" name="Lin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83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" o:spid="_x0000_s1026" style="position:absolute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8.5pt,9.45pt" to="118.5pt,4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" strokeweight="2.25pt">
                <v:stroke endarrow="block"/>
              </v:line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628BD929" wp14:editId="2A16D456">
                <wp:simplePos x="0" y="0"/>
                <wp:positionH relativeFrom="column">
                  <wp:posOffset>2286000</wp:posOffset>
                </wp:positionH>
                <wp:positionV relativeFrom="paragraph">
                  <wp:posOffset>120015</wp:posOffset>
                </wp:positionV>
                <wp:extent cx="462280" cy="158115"/>
                <wp:effectExtent l="47625" t="15240" r="23495" b="74295"/>
                <wp:wrapNone/>
                <wp:docPr id="68" name="Lin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2280" cy="15811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" o:spid="_x0000_s1026" style="position:absolute;flip:x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0pt,9.45pt" to="216.4pt,2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" strokeweight="2.25pt">
                <v:stroke endarrow="block"/>
              </v:line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48DCA3EF" wp14:editId="5389E69C">
                <wp:simplePos x="0" y="0"/>
                <wp:positionH relativeFrom="column">
                  <wp:posOffset>490220</wp:posOffset>
                </wp:positionH>
                <wp:positionV relativeFrom="paragraph">
                  <wp:posOffset>120015</wp:posOffset>
                </wp:positionV>
                <wp:extent cx="309880" cy="158115"/>
                <wp:effectExtent l="23495" t="15240" r="47625" b="74295"/>
                <wp:wrapNone/>
                <wp:docPr id="67" name="Lin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9880" cy="15811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" o:spid="_x0000_s1026" style="position:absolute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.6pt,9.45pt" to="63pt,2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" strokeweight="2.25pt">
                <v:stroke endarrow="block"/>
              </v:line>
            </w:pict>
          </mc:Fallback>
        </mc:AlternateContent>
      </w:r>
    </w:p>
    <w:p w14:paraId="3169A362" w14:textId="77777777" w:rsidR="00114913" w:rsidRPr="00A01D3E" w:rsidRDefault="0069012C" w:rsidP="00A01D3E"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6C60BFE4" wp14:editId="56AE8A22">
                <wp:simplePos x="0" y="0"/>
                <wp:positionH relativeFrom="column">
                  <wp:posOffset>-42545</wp:posOffset>
                </wp:positionH>
                <wp:positionV relativeFrom="paragraph">
                  <wp:posOffset>151631</wp:posOffset>
                </wp:positionV>
                <wp:extent cx="3078480" cy="2767965"/>
                <wp:effectExtent l="0" t="0" r="45720" b="51435"/>
                <wp:wrapNone/>
                <wp:docPr id="1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78480" cy="276796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gradFill rotWithShape="0">
                          <a:gsLst>
                            <a:gs pos="0">
                              <a:srgbClr val="FABF8F"/>
                            </a:gs>
                            <a:gs pos="50000">
                              <a:srgbClr val="F79646"/>
                            </a:gs>
                            <a:gs pos="100000">
                              <a:srgbClr val="FABF8F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974706"/>
                          </a:outerShdw>
                        </a:effectLst>
                      </wps:spPr>
                      <wps:txbx>
                        <w:txbxContent>
                          <w:p w14:paraId="6C0A144A" w14:textId="77777777" w:rsidR="00715526" w:rsidRDefault="00715526" w:rsidP="00D74B1B">
                            <w:pPr>
                              <w:rPr>
                                <w:rFonts w:cs="Angsana New" w:hint="eastAsia"/>
                                <w:b/>
                                <w:bCs/>
                                <w:sz w:val="20"/>
                                <w:szCs w:val="20"/>
                                <w:lang w:bidi="th-TH"/>
                              </w:rPr>
                            </w:pPr>
                            <w:r w:rsidRPr="0069012C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cs/>
                                <w:lang w:bidi="th-TH"/>
                              </w:rPr>
                              <w:t xml:space="preserve">  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val="id-ID" w:bidi="th-TH"/>
                              </w:rPr>
                              <w:t xml:space="preserve">  </w:t>
                            </w:r>
                            <w:r w:rsidRPr="0069012C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69012C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bidi="th-TH"/>
                              </w:rPr>
                              <w:t>TO AVOID ALL EVIL</w:t>
                            </w:r>
                            <w:r w:rsidRPr="0069012C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cs/>
                                <w:lang w:bidi="th-TH"/>
                              </w:rPr>
                              <w:t xml:space="preserve"> </w:t>
                            </w:r>
                          </w:p>
                          <w:p w14:paraId="59B944AE" w14:textId="77777777" w:rsidR="00715526" w:rsidRPr="005157AB" w:rsidRDefault="00715526" w:rsidP="005157AB">
                            <w:pPr>
                              <w:jc w:val="center"/>
                              <w:rPr>
                                <w:rFonts w:cs="Angsana New" w:hint="eastAsia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</w:pPr>
                            <w:r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  <w:t>悪行</w:t>
                            </w:r>
                            <w:r w:rsidRPr="005157AB"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  <w:t>から避け</w:t>
                            </w:r>
                            <w:r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  <w:t>る</w:t>
                            </w:r>
                          </w:p>
                          <w:p w14:paraId="338CBEDF" w14:textId="77777777" w:rsidR="00715526" w:rsidRDefault="00715526" w:rsidP="008F53B1">
                            <w:pPr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Cs w:val="32"/>
                                <w:lang w:bidi="th-TH"/>
                              </w:rPr>
                              <w:t xml:space="preserve">     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Cs w:val="32"/>
                                <w:cs/>
                                <w:lang w:bidi="th-TH"/>
                              </w:rPr>
                              <w:t xml:space="preserve">  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 w:rsidRPr="004700F3">
                              <w:rPr>
                                <w:rFonts w:cs="Angsana New"/>
                                <w:b/>
                                <w:bCs/>
                                <w:sz w:val="20"/>
                                <w:szCs w:val="20"/>
                                <w:lang w:bidi="th-TH"/>
                              </w:rPr>
                              <w:t>TO DO GOOD</w:t>
                            </w:r>
                          </w:p>
                          <w:p w14:paraId="39834DEC" w14:textId="77777777" w:rsidR="00715526" w:rsidRPr="005157AB" w:rsidRDefault="00715526" w:rsidP="005157AB">
                            <w:pPr>
                              <w:jc w:val="center"/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16"/>
                                <w:szCs w:val="16"/>
                                <w:lang w:eastAsia="ja-JP" w:bidi="th-TH"/>
                              </w:rPr>
                            </w:pPr>
                            <w:r w:rsidRPr="005157AB"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16"/>
                                <w:szCs w:val="16"/>
                                <w:lang w:eastAsia="ja-JP" w:bidi="th-TH"/>
                              </w:rPr>
                              <w:t>善行を</w:t>
                            </w:r>
                            <w:r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16"/>
                                <w:szCs w:val="16"/>
                                <w:lang w:eastAsia="ja-JP" w:bidi="th-TH"/>
                              </w:rPr>
                              <w:t>積むことで</w:t>
                            </w:r>
                          </w:p>
                          <w:p w14:paraId="7D513990" w14:textId="77777777" w:rsidR="00715526" w:rsidRDefault="00715526" w:rsidP="005157AB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4700F3"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  <w:t>TO PURIFY OUR OWN MINDS</w:t>
                            </w:r>
                          </w:p>
                          <w:p w14:paraId="301A398E" w14:textId="77777777" w:rsidR="00715526" w:rsidRPr="005157AB" w:rsidRDefault="00715526" w:rsidP="005157AB">
                            <w:pPr>
                              <w:jc w:val="center"/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16"/>
                                <w:szCs w:val="16"/>
                                <w:lang w:eastAsia="ja-JP" w:bidi="th-TH"/>
                              </w:rPr>
                            </w:pPr>
                            <w:r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16"/>
                                <w:szCs w:val="16"/>
                                <w:lang w:eastAsia="ja-JP" w:bidi="th-TH"/>
                              </w:rPr>
                              <w:t>心は浄化されるであろう</w:t>
                            </w:r>
                          </w:p>
                          <w:p w14:paraId="791EDA51" w14:textId="77777777" w:rsidR="00715526" w:rsidRDefault="00715526" w:rsidP="005157AB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cs/>
                                <w:lang w:bidi="th-TH"/>
                              </w:rPr>
                            </w:pPr>
                            <w:r w:rsidRPr="0084742A"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  <w:t xml:space="preserve">This is the teaching of The </w:t>
                            </w:r>
                            <w:proofErr w:type="spellStart"/>
                            <w:r w:rsidRPr="0084742A"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  <w:t>Buddhas</w:t>
                            </w:r>
                            <w:proofErr w:type="spellEnd"/>
                          </w:p>
                          <w:p w14:paraId="2FAA5E8C" w14:textId="77777777" w:rsidR="00715526" w:rsidRPr="005157AB" w:rsidRDefault="00715526" w:rsidP="005157AB">
                            <w:pPr>
                              <w:jc w:val="center"/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</w:pPr>
                            <w:r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16"/>
                                <w:szCs w:val="16"/>
                                <w:lang w:eastAsia="ja-JP" w:bidi="th-TH"/>
                              </w:rPr>
                              <w:t>これは仏の教えである</w:t>
                            </w:r>
                          </w:p>
                          <w:p w14:paraId="35F9E3EC" w14:textId="77777777" w:rsidR="00715526" w:rsidRPr="004700F3" w:rsidRDefault="00715526" w:rsidP="0044109B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22"/>
                                <w:szCs w:val="22"/>
                                <w:lang w:bidi="th-TH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8" o:spid="_x0000_s1045" style="position:absolute;margin-left:-3.3pt;margin-top:11.95pt;width:242.4pt;height:217.9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" adj="-11796480,,5400" path="m10860,2187c10451,1746,9529,1018,9015,730,7865,152,6685,,5415,,4175,152,2995,575,1967,1305,1150,2187,575,3222,242,4220,,5410,242,6560,575,7597l10860,21600,20995,7597c21480,6560,21600,5410,21480,4220,21115,3222,20420,2187,19632,1305,18575,575,17425,152,16275,,15005,,13735,152,12705,730,12176,1018,11254,1746,10860,2187xe" fillcolor="#fabf8f" strokecolor="#f79646" strokeweight="1pt">
                <v:fill color2="#f79646" focus="50%" type="gradient"/>
                <v:stroke joinstyle="miter"/>
                <v:shadow on="t" color="#974706" opacity="1" mv:blur="0" offset="1pt,2pt"/>
                <v:formulas/>
                <v:path o:connecttype="custom" o:connectlocs="1547791,280256;417305,1383983;1547791,2767965;2661175,1383983" o:connectangles="270,180,90,0" textboxrect="5037,2277,16557,13677"/>
                <v:textbox>
                  <w:txbxContent>
                    <w:p w14:paraId="6C0A144A" w14:textId="77777777" w:rsidR="00715526" w:rsidRDefault="00715526" w:rsidP="00D74B1B">
                      <w:pPr>
                        <w:rPr>
                          <w:rFonts w:cs="Angsana New" w:hint="eastAsia"/>
                          <w:b/>
                          <w:bCs/>
                          <w:sz w:val="20"/>
                          <w:szCs w:val="20"/>
                          <w:lang w:bidi="th-TH"/>
                        </w:rPr>
                      </w:pPr>
                      <w:r w:rsidRPr="0069012C"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cs/>
                          <w:lang w:bidi="th-TH"/>
                        </w:rPr>
                        <w:t xml:space="preserve">   </w:t>
                      </w:r>
                      <w:r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val="id-ID" w:bidi="th-TH"/>
                        </w:rPr>
                        <w:t xml:space="preserve">  </w:t>
                      </w:r>
                      <w:r w:rsidRPr="0069012C"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cs/>
                          <w:lang w:bidi="th-TH"/>
                        </w:rPr>
                        <w:t xml:space="preserve"> </w:t>
                      </w:r>
                      <w:r w:rsidRPr="0069012C"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bidi="th-TH"/>
                        </w:rPr>
                        <w:t>TO AVOID ALL EVIL</w:t>
                      </w:r>
                      <w:r w:rsidRPr="0069012C"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cs/>
                          <w:lang w:bidi="th-TH"/>
                        </w:rPr>
                        <w:t xml:space="preserve"> </w:t>
                      </w:r>
                    </w:p>
                    <w:p w14:paraId="59B944AE" w14:textId="77777777" w:rsidR="00715526" w:rsidRPr="005157AB" w:rsidRDefault="00715526" w:rsidP="005157AB">
                      <w:pPr>
                        <w:jc w:val="center"/>
                        <w:rPr>
                          <w:rFonts w:cs="Angsana New" w:hint="eastAsia"/>
                          <w:b/>
                          <w:bCs/>
                          <w:sz w:val="16"/>
                          <w:szCs w:val="16"/>
                          <w:lang w:bidi="th-TH"/>
                        </w:rPr>
                      </w:pPr>
                      <w:r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16"/>
                          <w:szCs w:val="16"/>
                          <w:lang w:bidi="th-TH"/>
                        </w:rPr>
                        <w:t>悪行</w:t>
                      </w:r>
                      <w:r w:rsidRPr="005157AB"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16"/>
                          <w:szCs w:val="16"/>
                          <w:lang w:bidi="th-TH"/>
                        </w:rPr>
                        <w:t>から避け</w:t>
                      </w:r>
                      <w:r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16"/>
                          <w:szCs w:val="16"/>
                          <w:lang w:bidi="th-TH"/>
                        </w:rPr>
                        <w:t>る</w:t>
                      </w:r>
                    </w:p>
                    <w:p w14:paraId="338CBEDF" w14:textId="77777777" w:rsidR="00715526" w:rsidRDefault="00715526" w:rsidP="008F53B1">
                      <w:pPr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Cs w:val="32"/>
                          <w:lang w:bidi="th-TH"/>
                        </w:rPr>
                        <w:t xml:space="preserve">      </w:t>
                      </w:r>
                      <w:r>
                        <w:rPr>
                          <w:rFonts w:cs="Angsana New"/>
                          <w:b/>
                          <w:bCs/>
                          <w:szCs w:val="32"/>
                          <w:cs/>
                          <w:lang w:bidi="th-TH"/>
                        </w:rPr>
                        <w:t xml:space="preserve">   </w:t>
                      </w:r>
                      <w:r>
                        <w:rPr>
                          <w:rFonts w:cs="Angsana New"/>
                          <w:b/>
                          <w:bCs/>
                          <w:szCs w:val="32"/>
                          <w:lang w:bidi="th-TH"/>
                        </w:rPr>
                        <w:t xml:space="preserve"> </w:t>
                      </w:r>
                      <w:r w:rsidRPr="004700F3">
                        <w:rPr>
                          <w:rFonts w:cs="Angsana New"/>
                          <w:b/>
                          <w:bCs/>
                          <w:sz w:val="20"/>
                          <w:szCs w:val="20"/>
                          <w:lang w:bidi="th-TH"/>
                        </w:rPr>
                        <w:t>TO DO GOOD</w:t>
                      </w:r>
                    </w:p>
                    <w:p w14:paraId="39834DEC" w14:textId="77777777" w:rsidR="00715526" w:rsidRPr="005157AB" w:rsidRDefault="00715526" w:rsidP="005157AB">
                      <w:pPr>
                        <w:jc w:val="center"/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16"/>
                          <w:szCs w:val="16"/>
                          <w:lang w:eastAsia="ja-JP" w:bidi="th-TH"/>
                        </w:rPr>
                      </w:pPr>
                      <w:r w:rsidRPr="005157AB"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16"/>
                          <w:szCs w:val="16"/>
                          <w:lang w:eastAsia="ja-JP" w:bidi="th-TH"/>
                        </w:rPr>
                        <w:t>善行を</w:t>
                      </w:r>
                      <w:r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16"/>
                          <w:szCs w:val="16"/>
                          <w:lang w:eastAsia="ja-JP" w:bidi="th-TH"/>
                        </w:rPr>
                        <w:t>積むことで</w:t>
                      </w:r>
                    </w:p>
                    <w:p w14:paraId="7D513990" w14:textId="77777777" w:rsidR="00715526" w:rsidRDefault="00715526" w:rsidP="005157AB">
                      <w:pPr>
                        <w:jc w:val="center"/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</w:pPr>
                      <w:r w:rsidRPr="004700F3"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  <w:t>TO PURIFY OUR OWN MINDS</w:t>
                      </w:r>
                    </w:p>
                    <w:p w14:paraId="301A398E" w14:textId="77777777" w:rsidR="00715526" w:rsidRPr="005157AB" w:rsidRDefault="00715526" w:rsidP="005157AB">
                      <w:pPr>
                        <w:jc w:val="center"/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16"/>
                          <w:szCs w:val="16"/>
                          <w:lang w:eastAsia="ja-JP" w:bidi="th-TH"/>
                        </w:rPr>
                      </w:pPr>
                      <w:r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16"/>
                          <w:szCs w:val="16"/>
                          <w:lang w:eastAsia="ja-JP" w:bidi="th-TH"/>
                        </w:rPr>
                        <w:t>心は浄化されるであろう</w:t>
                      </w:r>
                    </w:p>
                    <w:p w14:paraId="791EDA51" w14:textId="77777777" w:rsidR="00715526" w:rsidRDefault="00715526" w:rsidP="005157AB">
                      <w:pPr>
                        <w:jc w:val="center"/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cs/>
                          <w:lang w:bidi="th-TH"/>
                        </w:rPr>
                      </w:pPr>
                      <w:r w:rsidRPr="0084742A"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  <w:t xml:space="preserve">This is the teaching of The </w:t>
                      </w:r>
                      <w:proofErr w:type="spellStart"/>
                      <w:r w:rsidRPr="0084742A"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  <w:t>Buddhas</w:t>
                      </w:r>
                      <w:proofErr w:type="spellEnd"/>
                    </w:p>
                    <w:p w14:paraId="2FAA5E8C" w14:textId="77777777" w:rsidR="00715526" w:rsidRPr="005157AB" w:rsidRDefault="00715526" w:rsidP="005157AB">
                      <w:pPr>
                        <w:jc w:val="center"/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16"/>
                          <w:szCs w:val="16"/>
                          <w:lang w:bidi="th-TH"/>
                        </w:rPr>
                      </w:pPr>
                      <w:r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16"/>
                          <w:szCs w:val="16"/>
                          <w:lang w:eastAsia="ja-JP" w:bidi="th-TH"/>
                        </w:rPr>
                        <w:t>これは仏の教えである</w:t>
                      </w:r>
                    </w:p>
                    <w:p w14:paraId="35F9E3EC" w14:textId="77777777" w:rsidR="00715526" w:rsidRPr="004700F3" w:rsidRDefault="00715526" w:rsidP="0044109B">
                      <w:pPr>
                        <w:jc w:val="center"/>
                        <w:rPr>
                          <w:rFonts w:cs="Angsana New"/>
                          <w:b/>
                          <w:bCs/>
                          <w:sz w:val="22"/>
                          <w:szCs w:val="22"/>
                          <w:lang w:bidi="th-TH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73B41">
        <w:rPr>
          <w:noProof/>
          <w:lang w:eastAsia="en-US"/>
        </w:rPr>
        <w:drawing>
          <wp:anchor distT="0" distB="0" distL="114300" distR="114300" simplePos="0" relativeHeight="251709952" behindDoc="1" locked="0" layoutInCell="1" allowOverlap="1" wp14:anchorId="00F62162" wp14:editId="7D6B56B5">
            <wp:simplePos x="0" y="0"/>
            <wp:positionH relativeFrom="column">
              <wp:posOffset>3783965</wp:posOffset>
            </wp:positionH>
            <wp:positionV relativeFrom="paragraph">
              <wp:posOffset>107315</wp:posOffset>
            </wp:positionV>
            <wp:extent cx="355600" cy="497840"/>
            <wp:effectExtent l="0" t="0" r="6350" b="0"/>
            <wp:wrapNone/>
            <wp:docPr id="63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26" r="18243" b="11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" cy="497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19EA611B" wp14:editId="4F9C17DB">
                <wp:simplePos x="0" y="0"/>
                <wp:positionH relativeFrom="column">
                  <wp:posOffset>6400800</wp:posOffset>
                </wp:positionH>
                <wp:positionV relativeFrom="paragraph">
                  <wp:posOffset>64770</wp:posOffset>
                </wp:positionV>
                <wp:extent cx="0" cy="114300"/>
                <wp:effectExtent l="66675" t="17145" r="66675" b="30480"/>
                <wp:wrapNone/>
                <wp:docPr id="66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43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" o:spid="_x0000_s1026" style="position:absolute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in,5.1pt" to="7in,1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" strokecolor="red" strokeweight="2.25pt">
                <v:stroke endarrow="block"/>
              </v:line>
            </w:pict>
          </mc:Fallback>
        </mc:AlternateContent>
      </w:r>
    </w:p>
    <w:p w14:paraId="3CADA1F2" w14:textId="77777777" w:rsidR="00114913" w:rsidRPr="00A01D3E" w:rsidRDefault="002B53B6" w:rsidP="00A01D3E"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324C1E9A" wp14:editId="2D3EBEF5">
                <wp:simplePos x="0" y="0"/>
                <wp:positionH relativeFrom="column">
                  <wp:posOffset>5715000</wp:posOffset>
                </wp:positionH>
                <wp:positionV relativeFrom="paragraph">
                  <wp:posOffset>3810</wp:posOffset>
                </wp:positionV>
                <wp:extent cx="1485900" cy="342900"/>
                <wp:effectExtent l="9525" t="13335" r="9525" b="15240"/>
                <wp:wrapNone/>
                <wp:docPr id="31" name="Text 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342900"/>
                        </a:xfrm>
                        <a:prstGeom prst="rect">
                          <a:avLst/>
                        </a:prstGeom>
                        <a:solidFill>
                          <a:srgbClr val="FFC5E2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1FCBA7" w14:textId="77777777" w:rsidR="00715526" w:rsidRDefault="00715526" w:rsidP="0069758F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84742A">
                              <w:rPr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  <w:t>Right Effort</w:t>
                            </w:r>
                          </w:p>
                          <w:p w14:paraId="4AD4BB74" w14:textId="77777777" w:rsidR="00715526" w:rsidRPr="0069758F" w:rsidRDefault="00715526" w:rsidP="0069758F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69758F">
                              <w:rPr>
                                <w:rFonts w:cs="Angsana New" w:hint="eastAsia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  <w:t>正精進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9" o:spid="_x0000_s1046" type="#_x0000_t202" style="position:absolute;margin-left:450pt;margin-top:.3pt;width:117pt;height:27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" fillcolor="#ffc5e2" strokeweight="1.5pt">
                <v:textbox>
                  <w:txbxContent>
                    <w:p w14:paraId="5C1FCBA7" w14:textId="77777777" w:rsidR="00715526" w:rsidRDefault="00715526" w:rsidP="0069758F">
                      <w:pPr>
                        <w:jc w:val="center"/>
                        <w:rPr>
                          <w:rFonts w:cs="Angsana New"/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</w:pPr>
                      <w:r w:rsidRPr="0084742A">
                        <w:rPr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  <w:t>Right Effort</w:t>
                      </w:r>
                    </w:p>
                    <w:p w14:paraId="4AD4BB74" w14:textId="77777777" w:rsidR="00715526" w:rsidRPr="0069758F" w:rsidRDefault="00715526" w:rsidP="0069758F">
                      <w:pPr>
                        <w:jc w:val="center"/>
                        <w:rPr>
                          <w:rFonts w:cs="Angsana New"/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</w:pPr>
                      <w:r w:rsidRPr="0069758F">
                        <w:rPr>
                          <w:rFonts w:cs="Angsana New" w:hint="eastAsia"/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  <w:t>正精進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5B307BA5" wp14:editId="6E043D15">
                <wp:simplePos x="0" y="0"/>
                <wp:positionH relativeFrom="column">
                  <wp:posOffset>4173220</wp:posOffset>
                </wp:positionH>
                <wp:positionV relativeFrom="paragraph">
                  <wp:posOffset>136525</wp:posOffset>
                </wp:positionV>
                <wp:extent cx="1313180" cy="553085"/>
                <wp:effectExtent l="10795" t="12700" r="9525" b="15240"/>
                <wp:wrapNone/>
                <wp:docPr id="30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3180" cy="553085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1F0D29" w14:textId="77777777" w:rsidR="00715526" w:rsidRPr="004700F3" w:rsidRDefault="00715526" w:rsidP="008A14D6">
                            <w:pPr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 </w:t>
                            </w:r>
                            <w:r w:rsidRPr="004700F3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Meditation</w:t>
                            </w:r>
                          </w:p>
                          <w:p w14:paraId="4748C4C5" w14:textId="77777777" w:rsidR="00715526" w:rsidRPr="005C31A4" w:rsidRDefault="00715526" w:rsidP="005C31A4">
                            <w:pPr>
                              <w:jc w:val="center"/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lang w:val="th-TH" w:eastAsia="ja-JP" w:bidi="th-TH"/>
                              </w:rPr>
                            </w:pPr>
                            <w:r w:rsidRPr="005C31A4"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lang w:val="th-TH" w:eastAsia="ja-JP" w:bidi="th-TH"/>
                              </w:rPr>
                              <w:t>瞑想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0" o:spid="_x0000_s1047" type="#_x0000_t202" style="position:absolute;margin-left:328.6pt;margin-top:10.75pt;width:103.4pt;height:43.5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" fillcolor="#ff9" strokeweight="1.5pt">
                <v:textbox>
                  <w:txbxContent>
                    <w:p w14:paraId="491F0D29" w14:textId="77777777" w:rsidR="00715526" w:rsidRPr="004700F3" w:rsidRDefault="00715526" w:rsidP="008A14D6">
                      <w:pPr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 </w:t>
                      </w:r>
                      <w:r w:rsidRPr="004700F3">
                        <w:rPr>
                          <w:b/>
                          <w:bCs/>
                          <w:sz w:val="32"/>
                          <w:szCs w:val="32"/>
                        </w:rPr>
                        <w:t>Meditation</w:t>
                      </w:r>
                    </w:p>
                    <w:p w14:paraId="4748C4C5" w14:textId="77777777" w:rsidR="00715526" w:rsidRPr="005C31A4" w:rsidRDefault="00715526" w:rsidP="005C31A4">
                      <w:pPr>
                        <w:jc w:val="center"/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lang w:val="th-TH" w:eastAsia="ja-JP" w:bidi="th-TH"/>
                        </w:rPr>
                      </w:pPr>
                      <w:r w:rsidRPr="005C31A4"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lang w:val="th-TH" w:eastAsia="ja-JP" w:bidi="th-TH"/>
                        </w:rPr>
                        <w:t>瞑想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33A84E28" wp14:editId="5ACB345D">
                <wp:simplePos x="0" y="0"/>
                <wp:positionH relativeFrom="column">
                  <wp:posOffset>5486400</wp:posOffset>
                </wp:positionH>
                <wp:positionV relativeFrom="paragraph">
                  <wp:posOffset>19050</wp:posOffset>
                </wp:positionV>
                <wp:extent cx="255270" cy="117475"/>
                <wp:effectExtent l="19050" t="66675" r="49530" b="15875"/>
                <wp:wrapNone/>
                <wp:docPr id="29" name="Lin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55270" cy="11747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" o:spid="_x0000_s1026" style="position:absolute;flip:y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in,1.5pt" to="452.1pt,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" strokecolor="#396" strokeweight="2.25pt">
                <v:stroke endarrow="block"/>
              </v:lin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40A4B9D6" wp14:editId="0A7A2FB8">
                <wp:simplePos x="0" y="0"/>
                <wp:positionH relativeFrom="column">
                  <wp:posOffset>7677150</wp:posOffset>
                </wp:positionH>
                <wp:positionV relativeFrom="paragraph">
                  <wp:posOffset>3857625</wp:posOffset>
                </wp:positionV>
                <wp:extent cx="1028700" cy="685800"/>
                <wp:effectExtent l="9525" t="9525" r="9525" b="9525"/>
                <wp:wrapNone/>
                <wp:docPr id="28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685800"/>
                        </a:xfrm>
                        <a:prstGeom prst="rect">
                          <a:avLst/>
                        </a:prstGeom>
                        <a:solidFill>
                          <a:srgbClr val="FF66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B29476" w14:textId="77777777" w:rsidR="00715526" w:rsidRDefault="00715526" w:rsidP="00B736CA">
                            <w:pPr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Sang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Jalan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2" o:spid="_x0000_s1048" type="#_x0000_t202" style="position:absolute;margin-left:604.5pt;margin-top:303.75pt;width:81pt;height:54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" fillcolor="#f60" strokeweight="1.5pt">
                <v:textbox>
                  <w:txbxContent>
                    <w:p w:rsidR="00114913" w:rsidRDefault="00114913" w:rsidP="00B736CA">
                      <w:pPr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Sang Jalan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0C856BAE" wp14:editId="7580B0C6">
                <wp:simplePos x="0" y="0"/>
                <wp:positionH relativeFrom="column">
                  <wp:posOffset>5619750</wp:posOffset>
                </wp:positionH>
                <wp:positionV relativeFrom="paragraph">
                  <wp:posOffset>4200525</wp:posOffset>
                </wp:positionV>
                <wp:extent cx="228600" cy="342900"/>
                <wp:effectExtent l="19050" t="19050" r="66675" b="57150"/>
                <wp:wrapNone/>
                <wp:docPr id="27" name="Lin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3429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" o:spid="_x0000_s1026" style="position:absolute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2.5pt,330.75pt" to="460.5pt,35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" strokeweight="2.25pt">
                <v:stroke endarrow="block"/>
              </v:lin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650A8F78" wp14:editId="612ECC07">
                <wp:simplePos x="0" y="0"/>
                <wp:positionH relativeFrom="column">
                  <wp:posOffset>1504950</wp:posOffset>
                </wp:positionH>
                <wp:positionV relativeFrom="paragraph">
                  <wp:posOffset>3057525</wp:posOffset>
                </wp:positionV>
                <wp:extent cx="0" cy="228600"/>
                <wp:effectExtent l="66675" t="19050" r="66675" b="28575"/>
                <wp:wrapNone/>
                <wp:docPr id="26" name="Lin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" o:spid="_x0000_s1026" style="position:absolute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8.5pt,240.75pt" to="118.5pt,2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" strokeweight="2.25pt">
                <v:stroke endarrow="block"/>
              </v:lin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5B5615C9" wp14:editId="108EB9C8">
                <wp:simplePos x="0" y="0"/>
                <wp:positionH relativeFrom="column">
                  <wp:posOffset>1504950</wp:posOffset>
                </wp:positionH>
                <wp:positionV relativeFrom="paragraph">
                  <wp:posOffset>3057525</wp:posOffset>
                </wp:positionV>
                <wp:extent cx="0" cy="228600"/>
                <wp:effectExtent l="66675" t="19050" r="66675" b="28575"/>
                <wp:wrapNone/>
                <wp:docPr id="25" name="Lin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" o:spid="_x0000_s1026" style="position:absolute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8.5pt,240.75pt" to="118.5pt,2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" strokeweight="2.25pt">
                <v:stroke endarrow="block"/>
              </v:lin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4E79E780" wp14:editId="35B2FC08">
                <wp:simplePos x="0" y="0"/>
                <wp:positionH relativeFrom="column">
                  <wp:posOffset>1504950</wp:posOffset>
                </wp:positionH>
                <wp:positionV relativeFrom="paragraph">
                  <wp:posOffset>3057525</wp:posOffset>
                </wp:positionV>
                <wp:extent cx="0" cy="228600"/>
                <wp:effectExtent l="66675" t="19050" r="66675" b="28575"/>
                <wp:wrapNone/>
                <wp:docPr id="24" name="Lin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8.5pt,240.75pt" to="118.5pt,2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" strokeweight="2.25pt">
                <v:stroke endarrow="block"/>
              </v:lin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2E7B9347" wp14:editId="55CDD280">
                <wp:simplePos x="0" y="0"/>
                <wp:positionH relativeFrom="column">
                  <wp:posOffset>1504950</wp:posOffset>
                </wp:positionH>
                <wp:positionV relativeFrom="paragraph">
                  <wp:posOffset>3057525</wp:posOffset>
                </wp:positionV>
                <wp:extent cx="6286500" cy="0"/>
                <wp:effectExtent l="19050" t="19050" r="19050" b="19050"/>
                <wp:wrapNone/>
                <wp:docPr id="23" name="Lin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" o:spid="_x0000_s1026" style="position:absolute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8.5pt,240.75pt" to="613.5pt,24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" strokeweight="2.25pt"/>
            </w:pict>
          </mc:Fallback>
        </mc:AlternateContent>
      </w:r>
    </w:p>
    <w:p w14:paraId="6C2A955B" w14:textId="77777777" w:rsidR="00114913" w:rsidRPr="00B736CA" w:rsidRDefault="00C01236" w:rsidP="00B736CA"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54114BD2" wp14:editId="36969088">
                <wp:simplePos x="0" y="0"/>
                <wp:positionH relativeFrom="column">
                  <wp:posOffset>7889240</wp:posOffset>
                </wp:positionH>
                <wp:positionV relativeFrom="paragraph">
                  <wp:posOffset>57785</wp:posOffset>
                </wp:positionV>
                <wp:extent cx="0" cy="335280"/>
                <wp:effectExtent l="95250" t="0" r="57150" b="45720"/>
                <wp:wrapNone/>
                <wp:docPr id="21" name="Lin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3528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" o:spid="_x0000_s1026" style="position:absolute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.2pt,4.55pt" to="621.2pt,3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" strokeweight="2.25pt">
                <v:stroke endarrow="block"/>
              </v:line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493371B2" wp14:editId="559D8DA8">
                <wp:simplePos x="0" y="0"/>
                <wp:positionH relativeFrom="column">
                  <wp:posOffset>5715000</wp:posOffset>
                </wp:positionH>
                <wp:positionV relativeFrom="paragraph">
                  <wp:posOffset>171450</wp:posOffset>
                </wp:positionV>
                <wp:extent cx="1485900" cy="342900"/>
                <wp:effectExtent l="9525" t="9525" r="9525" b="9525"/>
                <wp:wrapNone/>
                <wp:docPr id="22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342900"/>
                        </a:xfrm>
                        <a:prstGeom prst="rect">
                          <a:avLst/>
                        </a:prstGeom>
                        <a:solidFill>
                          <a:srgbClr val="FFC5E2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715564" w14:textId="77777777" w:rsidR="00715526" w:rsidRDefault="00715526" w:rsidP="0069758F">
                            <w:pPr>
                              <w:jc w:val="center"/>
                              <w:rPr>
                                <w:rFonts w:cs="Angsana New" w:hint="eastAsia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84742A">
                              <w:rPr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  <w:t>Right Mindfulness</w:t>
                            </w:r>
                          </w:p>
                          <w:p w14:paraId="15E597C6" w14:textId="77777777" w:rsidR="00715526" w:rsidRPr="0069758F" w:rsidRDefault="00715526" w:rsidP="0069758F">
                            <w:pPr>
                              <w:jc w:val="center"/>
                              <w:rPr>
                                <w:rFonts w:cs="Angsana New" w:hint="eastAsia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69758F">
                              <w:rPr>
                                <w:rFonts w:cs="Angsana New" w:hint="eastAsia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  <w:t>正念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8" o:spid="_x0000_s1049" type="#_x0000_t202" style="position:absolute;margin-left:450pt;margin-top:13.5pt;width:117pt;height:27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" fillcolor="#ffc5e2" strokeweight="1.5pt">
                <v:textbox>
                  <w:txbxContent>
                    <w:p w14:paraId="0B715564" w14:textId="77777777" w:rsidR="00715526" w:rsidRDefault="00715526" w:rsidP="0069758F">
                      <w:pPr>
                        <w:jc w:val="center"/>
                        <w:rPr>
                          <w:rFonts w:cs="Angsana New" w:hint="eastAsia"/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</w:pPr>
                      <w:r w:rsidRPr="0084742A">
                        <w:rPr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  <w:t>Right Mindfulness</w:t>
                      </w:r>
                    </w:p>
                    <w:p w14:paraId="15E597C6" w14:textId="77777777" w:rsidR="00715526" w:rsidRPr="0069758F" w:rsidRDefault="00715526" w:rsidP="0069758F">
                      <w:pPr>
                        <w:jc w:val="center"/>
                        <w:rPr>
                          <w:rFonts w:cs="Angsana New" w:hint="eastAsia"/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</w:pPr>
                      <w:r w:rsidRPr="0069758F">
                        <w:rPr>
                          <w:rFonts w:cs="Angsana New" w:hint="eastAsia"/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  <w:t>正念</w:t>
                      </w:r>
                    </w:p>
                  </w:txbxContent>
                </v:textbox>
              </v:shape>
            </w:pict>
          </mc:Fallback>
        </mc:AlternateContent>
      </w:r>
    </w:p>
    <w:p w14:paraId="38B0B919" w14:textId="77777777" w:rsidR="00114913" w:rsidRPr="00B736CA" w:rsidRDefault="002B53B6" w:rsidP="00B736CA"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185057A0" wp14:editId="5D3E56B0">
                <wp:simplePos x="0" y="0"/>
                <wp:positionH relativeFrom="column">
                  <wp:posOffset>4114800</wp:posOffset>
                </wp:positionH>
                <wp:positionV relativeFrom="paragraph">
                  <wp:posOffset>110490</wp:posOffset>
                </wp:positionV>
                <wp:extent cx="228600" cy="153035"/>
                <wp:effectExtent l="19050" t="72390" r="57150" b="22225"/>
                <wp:wrapNone/>
                <wp:docPr id="20" name="Lin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28600" cy="15303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" o:spid="_x0000_s1026" style="position:absolute;flip:y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pt,8.7pt" to="342pt,2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" strokecolor="#396" strokeweight="2.25pt">
                <v:stroke endarrow="block"/>
              </v:lin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3B90754E" wp14:editId="2FF1033C">
                <wp:simplePos x="0" y="0"/>
                <wp:positionH relativeFrom="column">
                  <wp:posOffset>3211195</wp:posOffset>
                </wp:positionH>
                <wp:positionV relativeFrom="paragraph">
                  <wp:posOffset>110490</wp:posOffset>
                </wp:positionV>
                <wp:extent cx="903605" cy="457200"/>
                <wp:effectExtent l="10795" t="15240" r="9525" b="13335"/>
                <wp:wrapNone/>
                <wp:docPr id="19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3605" cy="45720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41CC73" w14:textId="77777777" w:rsidR="00715526" w:rsidRDefault="00715526" w:rsidP="00DE1124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lang w:bidi="th-TH"/>
                              </w:rPr>
                            </w:pPr>
                            <w:proofErr w:type="spellStart"/>
                            <w:r w:rsidRPr="004700F3">
                              <w:rPr>
                                <w:rFonts w:cs="Angsana New"/>
                                <w:b/>
                                <w:bCs/>
                                <w:lang w:bidi="th-TH"/>
                              </w:rPr>
                              <w:t>Bhavana</w:t>
                            </w:r>
                            <w:proofErr w:type="spellEnd"/>
                          </w:p>
                          <w:p w14:paraId="514D227B" w14:textId="77777777" w:rsidR="00DE1124" w:rsidRPr="00DE1124" w:rsidRDefault="00DE1124" w:rsidP="00DE1124">
                            <w:pPr>
                              <w:jc w:val="center"/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lang w:eastAsia="ja-JP" w:bidi="th-TH"/>
                              </w:rPr>
                            </w:pPr>
                            <w:r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lang w:eastAsia="ja-JP" w:bidi="th-TH"/>
                              </w:rPr>
                              <w:t>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1" o:spid="_x0000_s1050" type="#_x0000_t202" style="position:absolute;margin-left:252.85pt;margin-top:8.7pt;width:71.15pt;height:36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" fillcolor="#ff9" strokeweight="1.5pt">
                <v:textbox>
                  <w:txbxContent>
                    <w:p w14:paraId="2241CC73" w14:textId="77777777" w:rsidR="00715526" w:rsidRDefault="00715526" w:rsidP="00DE1124">
                      <w:pPr>
                        <w:jc w:val="center"/>
                        <w:rPr>
                          <w:rFonts w:cs="Angsana New"/>
                          <w:b/>
                          <w:bCs/>
                          <w:lang w:bidi="th-TH"/>
                        </w:rPr>
                      </w:pPr>
                      <w:proofErr w:type="spellStart"/>
                      <w:r w:rsidRPr="004700F3">
                        <w:rPr>
                          <w:rFonts w:cs="Angsana New"/>
                          <w:b/>
                          <w:bCs/>
                          <w:lang w:bidi="th-TH"/>
                        </w:rPr>
                        <w:t>Bhavana</w:t>
                      </w:r>
                      <w:proofErr w:type="spellEnd"/>
                    </w:p>
                    <w:p w14:paraId="514D227B" w14:textId="77777777" w:rsidR="00DE1124" w:rsidRPr="00DE1124" w:rsidRDefault="00DE1124" w:rsidP="00DE1124">
                      <w:pPr>
                        <w:jc w:val="center"/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lang w:eastAsia="ja-JP" w:bidi="th-TH"/>
                        </w:rPr>
                      </w:pPr>
                      <w:r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lang w:eastAsia="ja-JP" w:bidi="th-TH"/>
                        </w:rPr>
                        <w:t>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4C15DCBA" wp14:editId="7DC1B3CB">
                <wp:simplePos x="0" y="0"/>
                <wp:positionH relativeFrom="column">
                  <wp:posOffset>5478145</wp:posOffset>
                </wp:positionH>
                <wp:positionV relativeFrom="paragraph">
                  <wp:posOffset>34925</wp:posOffset>
                </wp:positionV>
                <wp:extent cx="228600" cy="0"/>
                <wp:effectExtent l="20320" t="73025" r="27305" b="69850"/>
                <wp:wrapNone/>
                <wp:docPr id="18" name="Lin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" o:spid="_x0000_s1026" style="position:absolute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1.35pt,2.75pt" to="449.35pt,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" strokecolor="#396" strokeweight="2.25pt">
                <v:stroke endarrow="block"/>
              </v:lin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0B1B65FD" wp14:editId="35245C79">
                <wp:simplePos x="0" y="0"/>
                <wp:positionH relativeFrom="column">
                  <wp:posOffset>5486400</wp:posOffset>
                </wp:positionH>
                <wp:positionV relativeFrom="paragraph">
                  <wp:posOffset>149225</wp:posOffset>
                </wp:positionV>
                <wp:extent cx="228600" cy="228600"/>
                <wp:effectExtent l="19050" t="15875" r="66675" b="60325"/>
                <wp:wrapNone/>
                <wp:docPr id="17" name="Lin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" o:spid="_x0000_s1026" style="position:absolute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in,11.75pt" to="450pt,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" strokecolor="#396" strokeweight="2.25pt">
                <v:stroke endarrow="block"/>
              </v:line>
            </w:pict>
          </mc:Fallback>
        </mc:AlternateContent>
      </w:r>
    </w:p>
    <w:p w14:paraId="6EB9C36E" w14:textId="77777777" w:rsidR="00114913" w:rsidRPr="00B736CA" w:rsidRDefault="002B53B6" w:rsidP="00B736CA"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4EFC6553" wp14:editId="43C7F30D">
                <wp:simplePos x="0" y="0"/>
                <wp:positionH relativeFrom="column">
                  <wp:posOffset>5715000</wp:posOffset>
                </wp:positionH>
                <wp:positionV relativeFrom="paragraph">
                  <wp:posOffset>163830</wp:posOffset>
                </wp:positionV>
                <wp:extent cx="1485900" cy="342900"/>
                <wp:effectExtent l="9525" t="11430" r="9525" b="17145"/>
                <wp:wrapNone/>
                <wp:docPr id="16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342900"/>
                        </a:xfrm>
                        <a:prstGeom prst="rect">
                          <a:avLst/>
                        </a:prstGeom>
                        <a:solidFill>
                          <a:srgbClr val="FFC5E2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649A04" w14:textId="77777777" w:rsidR="00715526" w:rsidRDefault="00715526" w:rsidP="0069758F">
                            <w:pPr>
                              <w:tabs>
                                <w:tab w:val="center" w:pos="1620"/>
                              </w:tabs>
                              <w:jc w:val="center"/>
                              <w:rPr>
                                <w:rFonts w:cs="Angsana New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84742A">
                              <w:rPr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  <w:t>Right Concentration</w:t>
                            </w:r>
                          </w:p>
                          <w:p w14:paraId="6E755ABA" w14:textId="77777777" w:rsidR="00715526" w:rsidRPr="0069758F" w:rsidRDefault="00715526" w:rsidP="0069758F">
                            <w:pPr>
                              <w:tabs>
                                <w:tab w:val="center" w:pos="1620"/>
                              </w:tabs>
                              <w:jc w:val="center"/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eastAsia="ja-JP" w:bidi="th-TH"/>
                              </w:rPr>
                            </w:pPr>
                            <w:r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eastAsia="ja-JP" w:bidi="th-TH"/>
                              </w:rPr>
                              <w:t>正定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4" o:spid="_x0000_s1051" type="#_x0000_t202" style="position:absolute;margin-left:450pt;margin-top:12.9pt;width:117pt;height:27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" fillcolor="#ffc5e2" strokeweight="1.5pt">
                <v:textbox>
                  <w:txbxContent>
                    <w:p w14:paraId="40649A04" w14:textId="77777777" w:rsidR="00715526" w:rsidRDefault="00715526" w:rsidP="0069758F">
                      <w:pPr>
                        <w:tabs>
                          <w:tab w:val="center" w:pos="1620"/>
                        </w:tabs>
                        <w:jc w:val="center"/>
                        <w:rPr>
                          <w:rFonts w:cs="Angsana New"/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</w:pPr>
                      <w:r w:rsidRPr="0084742A">
                        <w:rPr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  <w:t>Right Concentration</w:t>
                      </w:r>
                    </w:p>
                    <w:p w14:paraId="6E755ABA" w14:textId="77777777" w:rsidR="00715526" w:rsidRPr="0069758F" w:rsidRDefault="00715526" w:rsidP="0069758F">
                      <w:pPr>
                        <w:tabs>
                          <w:tab w:val="center" w:pos="1620"/>
                        </w:tabs>
                        <w:jc w:val="center"/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color w:val="000000"/>
                          <w:sz w:val="16"/>
                          <w:szCs w:val="16"/>
                          <w:lang w:eastAsia="ja-JP" w:bidi="th-TH"/>
                        </w:rPr>
                      </w:pPr>
                      <w:r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color w:val="000000"/>
                          <w:sz w:val="16"/>
                          <w:szCs w:val="16"/>
                          <w:lang w:eastAsia="ja-JP" w:bidi="th-TH"/>
                        </w:rPr>
                        <w:t>正定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68C401A7" wp14:editId="42804BE5">
                <wp:simplePos x="0" y="0"/>
                <wp:positionH relativeFrom="column">
                  <wp:posOffset>7429500</wp:posOffset>
                </wp:positionH>
                <wp:positionV relativeFrom="paragraph">
                  <wp:posOffset>49530</wp:posOffset>
                </wp:positionV>
                <wp:extent cx="1028700" cy="457200"/>
                <wp:effectExtent l="9525" t="11430" r="9525" b="17145"/>
                <wp:wrapNone/>
                <wp:docPr id="15" name="Text 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457200"/>
                        </a:xfrm>
                        <a:prstGeom prst="rect">
                          <a:avLst/>
                        </a:prstGeom>
                        <a:solidFill>
                          <a:srgbClr val="FF66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F62141" w14:textId="77777777" w:rsidR="00715526" w:rsidRDefault="00715526" w:rsidP="0069758F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lang w:bidi="th-TH"/>
                              </w:rPr>
                            </w:pPr>
                            <w:r w:rsidRPr="00A113B1">
                              <w:rPr>
                                <w:rFonts w:cs="Angsana New"/>
                                <w:b/>
                                <w:bCs/>
                                <w:lang w:bidi="th-TH"/>
                              </w:rPr>
                              <w:t>Liberation</w:t>
                            </w:r>
                          </w:p>
                          <w:p w14:paraId="65668158" w14:textId="77777777" w:rsidR="00715526" w:rsidRPr="00A113B1" w:rsidRDefault="00715526" w:rsidP="0069758F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lang w:bidi="th-TH"/>
                              </w:rPr>
                            </w:pPr>
                            <w:r w:rsidRPr="00715526">
                              <w:rPr>
                                <w:rFonts w:cs="Angsana New" w:hint="eastAsia"/>
                                <w:b/>
                                <w:bCs/>
                                <w:lang w:bidi="th-TH"/>
                              </w:rPr>
                              <w:t>涅槃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5" o:spid="_x0000_s1052" type="#_x0000_t202" style="position:absolute;margin-left:585pt;margin-top:3.9pt;width:81pt;height:36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" fillcolor="#f60" strokeweight="1.5pt">
                <v:textbox>
                  <w:txbxContent>
                    <w:p w14:paraId="08F62141" w14:textId="77777777" w:rsidR="00715526" w:rsidRDefault="00715526" w:rsidP="0069758F">
                      <w:pPr>
                        <w:jc w:val="center"/>
                        <w:rPr>
                          <w:rFonts w:cs="Angsana New"/>
                          <w:b/>
                          <w:bCs/>
                          <w:lang w:bidi="th-TH"/>
                        </w:rPr>
                      </w:pPr>
                      <w:r w:rsidRPr="00A113B1">
                        <w:rPr>
                          <w:rFonts w:cs="Angsana New"/>
                          <w:b/>
                          <w:bCs/>
                          <w:lang w:bidi="th-TH"/>
                        </w:rPr>
                        <w:t>Liberation</w:t>
                      </w:r>
                    </w:p>
                    <w:p w14:paraId="65668158" w14:textId="77777777" w:rsidR="00715526" w:rsidRPr="00A113B1" w:rsidRDefault="00715526" w:rsidP="0069758F">
                      <w:pPr>
                        <w:jc w:val="center"/>
                        <w:rPr>
                          <w:rFonts w:cs="Angsana New"/>
                          <w:b/>
                          <w:bCs/>
                          <w:lang w:bidi="th-TH"/>
                        </w:rPr>
                      </w:pPr>
                      <w:r w:rsidRPr="00715526">
                        <w:rPr>
                          <w:rFonts w:cs="Angsana New" w:hint="eastAsia"/>
                          <w:b/>
                          <w:bCs/>
                          <w:lang w:bidi="th-TH"/>
                        </w:rPr>
                        <w:t>涅槃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4EEC5D11" wp14:editId="5CBB3CF3">
                <wp:simplePos x="0" y="0"/>
                <wp:positionH relativeFrom="column">
                  <wp:posOffset>4800600</wp:posOffset>
                </wp:positionH>
                <wp:positionV relativeFrom="paragraph">
                  <wp:posOffset>163830</wp:posOffset>
                </wp:positionV>
                <wp:extent cx="0" cy="197485"/>
                <wp:effectExtent l="66675" t="20955" r="66675" b="29210"/>
                <wp:wrapNone/>
                <wp:docPr id="14" name="Lin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748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" o:spid="_x0000_s1026" style="position:absolute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pt,12.9pt" to="378pt,2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" strokeweight="2.25pt">
                <v:stroke endarrow="block"/>
              </v:line>
            </w:pict>
          </mc:Fallback>
        </mc:AlternateContent>
      </w:r>
    </w:p>
    <w:p w14:paraId="678B3A82" w14:textId="77777777" w:rsidR="00114913" w:rsidRPr="00B736CA" w:rsidRDefault="002B53B6" w:rsidP="00B736CA"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161E2613" wp14:editId="1DA75AAE">
                <wp:simplePos x="0" y="0"/>
                <wp:positionH relativeFrom="column">
                  <wp:posOffset>4114800</wp:posOffset>
                </wp:positionH>
                <wp:positionV relativeFrom="paragraph">
                  <wp:posOffset>27305</wp:posOffset>
                </wp:positionV>
                <wp:extent cx="228600" cy="273050"/>
                <wp:effectExtent l="19050" t="17780" r="66675" b="61595"/>
                <wp:wrapNone/>
                <wp:docPr id="13" name="Lin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27305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" o:spid="_x0000_s1026" style="position:absolute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pt,2.15pt" to="342pt,2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" strokecolor="#396" strokeweight="2.25pt">
                <v:stroke endarrow="block"/>
              </v:line>
            </w:pict>
          </mc:Fallback>
        </mc:AlternateContent>
      </w:r>
    </w:p>
    <w:p w14:paraId="63508EA0" w14:textId="77777777" w:rsidR="00114913" w:rsidRPr="00B736CA" w:rsidRDefault="008B57B7" w:rsidP="00B736CA"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384E8C65" wp14:editId="386CC799">
                <wp:simplePos x="0" y="0"/>
                <wp:positionH relativeFrom="column">
                  <wp:posOffset>4047490</wp:posOffset>
                </wp:positionH>
                <wp:positionV relativeFrom="paragraph">
                  <wp:posOffset>44450</wp:posOffset>
                </wp:positionV>
                <wp:extent cx="1485900" cy="570230"/>
                <wp:effectExtent l="0" t="0" r="19050" b="20320"/>
                <wp:wrapNone/>
                <wp:docPr id="10" name="Text Box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57023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6145D5" w14:textId="77777777" w:rsidR="00715526" w:rsidRPr="008B57B7" w:rsidRDefault="00715526" w:rsidP="00F52178">
                            <w:pPr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cs="Angsana New"/>
                                <w:b/>
                                <w:bCs/>
                                <w:sz w:val="44"/>
                                <w:szCs w:val="44"/>
                                <w:lang w:bidi="th-TH"/>
                              </w:rPr>
                              <w:t xml:space="preserve"> 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44"/>
                                <w:szCs w:val="44"/>
                                <w:cs/>
                                <w:lang w:bidi="th-TH"/>
                              </w:rPr>
                              <w:t xml:space="preserve">  </w:t>
                            </w:r>
                            <w:r>
                              <w:rPr>
                                <w:rFonts w:cs="Angsana New"/>
                                <w:b/>
                                <w:bCs/>
                                <w:sz w:val="44"/>
                                <w:szCs w:val="44"/>
                                <w:lang w:val="id-ID" w:bidi="th-TH"/>
                              </w:rPr>
                              <w:t xml:space="preserve"> </w:t>
                            </w:r>
                            <w:r w:rsidRPr="008B57B7">
                              <w:rPr>
                                <w:rFonts w:cs="Angsana New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Wisdom</w:t>
                            </w:r>
                          </w:p>
                          <w:p w14:paraId="77C0DE28" w14:textId="77777777" w:rsidR="00715526" w:rsidRPr="000C37E4" w:rsidRDefault="00715526" w:rsidP="000C37E4">
                            <w:pPr>
                              <w:jc w:val="center"/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lang w:eastAsia="ja-JP"/>
                              </w:rPr>
                            </w:pPr>
                            <w:r w:rsidRPr="000C37E4"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lang w:eastAsia="ja-JP"/>
                              </w:rPr>
                              <w:t>知恵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" o:spid="_x0000_s1053" type="#_x0000_t202" style="position:absolute;margin-left:318.7pt;margin-top:3.5pt;width:117pt;height:44.9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" fillcolor="#92cddc [1944]" strokeweight="1.5pt">
                <v:textbox>
                  <w:txbxContent>
                    <w:p w14:paraId="5D6145D5" w14:textId="77777777" w:rsidR="00715526" w:rsidRPr="008B57B7" w:rsidRDefault="00715526" w:rsidP="00F52178">
                      <w:pPr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cs="Angsana New"/>
                          <w:b/>
                          <w:bCs/>
                          <w:sz w:val="44"/>
                          <w:szCs w:val="44"/>
                          <w:lang w:bidi="th-TH"/>
                        </w:rPr>
                        <w:t xml:space="preserve">  </w:t>
                      </w:r>
                      <w:r>
                        <w:rPr>
                          <w:rFonts w:cs="Angsana New"/>
                          <w:b/>
                          <w:bCs/>
                          <w:sz w:val="44"/>
                          <w:szCs w:val="44"/>
                          <w:cs/>
                          <w:lang w:bidi="th-TH"/>
                        </w:rPr>
                        <w:t xml:space="preserve">  </w:t>
                      </w:r>
                      <w:r>
                        <w:rPr>
                          <w:rFonts w:cs="Angsana New"/>
                          <w:b/>
                          <w:bCs/>
                          <w:sz w:val="44"/>
                          <w:szCs w:val="44"/>
                          <w:lang w:val="id-ID" w:bidi="th-TH"/>
                        </w:rPr>
                        <w:t xml:space="preserve"> </w:t>
                      </w:r>
                      <w:r w:rsidRPr="008B57B7">
                        <w:rPr>
                          <w:rFonts w:cs="Angsana New"/>
                          <w:b/>
                          <w:bCs/>
                          <w:sz w:val="32"/>
                          <w:szCs w:val="32"/>
                          <w:lang w:bidi="th-TH"/>
                        </w:rPr>
                        <w:t>Wisdom</w:t>
                      </w:r>
                    </w:p>
                    <w:p w14:paraId="77C0DE28" w14:textId="77777777" w:rsidR="00715526" w:rsidRPr="000C37E4" w:rsidRDefault="00715526" w:rsidP="000C37E4">
                      <w:pPr>
                        <w:jc w:val="center"/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lang w:eastAsia="ja-JP"/>
                        </w:rPr>
                      </w:pPr>
                      <w:r w:rsidRPr="000C37E4"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lang w:eastAsia="ja-JP"/>
                        </w:rPr>
                        <w:t>知恵</w:t>
                      </w:r>
                    </w:p>
                  </w:txbxContent>
                </v:textbox>
              </v:shape>
            </w:pict>
          </mc:Fallback>
        </mc:AlternateContent>
      </w:r>
      <w:r w:rsidR="00A73B41">
        <w:rPr>
          <w:noProof/>
          <w:lang w:eastAsia="en-US"/>
        </w:rPr>
        <w:drawing>
          <wp:anchor distT="0" distB="0" distL="114300" distR="114300" simplePos="0" relativeHeight="251712000" behindDoc="1" locked="0" layoutInCell="1" allowOverlap="1" wp14:anchorId="4032084E" wp14:editId="5A757C5D">
            <wp:simplePos x="0" y="0"/>
            <wp:positionH relativeFrom="column">
              <wp:posOffset>3291840</wp:posOffset>
            </wp:positionH>
            <wp:positionV relativeFrom="paragraph">
              <wp:posOffset>127635</wp:posOffset>
            </wp:positionV>
            <wp:extent cx="704850" cy="449580"/>
            <wp:effectExtent l="0" t="0" r="0" b="7620"/>
            <wp:wrapNone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449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6830E86E" wp14:editId="3751AC56">
                <wp:simplePos x="0" y="0"/>
                <wp:positionH relativeFrom="column">
                  <wp:posOffset>6400800</wp:posOffset>
                </wp:positionH>
                <wp:positionV relativeFrom="paragraph">
                  <wp:posOffset>156210</wp:posOffset>
                </wp:positionV>
                <wp:extent cx="0" cy="114300"/>
                <wp:effectExtent l="66675" t="22860" r="66675" b="24765"/>
                <wp:wrapNone/>
                <wp:docPr id="12" name="Lin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43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" o:spid="_x0000_s1026" style="position:absolute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in,12.3pt" to="7in,2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" strokecolor="red" strokeweight="2.25pt">
                <v:stroke endarrow="block"/>
              </v:line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534D3A0E" wp14:editId="54B90A9E">
                <wp:simplePos x="0" y="0"/>
                <wp:positionH relativeFrom="column">
                  <wp:posOffset>7886700</wp:posOffset>
                </wp:positionH>
                <wp:positionV relativeFrom="paragraph">
                  <wp:posOffset>156210</wp:posOffset>
                </wp:positionV>
                <wp:extent cx="0" cy="259080"/>
                <wp:effectExtent l="66675" t="22860" r="66675" b="32385"/>
                <wp:wrapNone/>
                <wp:docPr id="11" name="Lin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908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" o:spid="_x0000_s1026" style="position:absolute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pt,12.3pt" to="621pt,3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" strokeweight="2.25pt">
                <v:stroke endarrow="block"/>
              </v:line>
            </w:pict>
          </mc:Fallback>
        </mc:AlternateContent>
      </w:r>
    </w:p>
    <w:p w14:paraId="247C8491" w14:textId="77777777" w:rsidR="00114913" w:rsidRPr="00B736CA" w:rsidRDefault="002B53B6" w:rsidP="00B736CA"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59D93FF1" wp14:editId="7E76D3A5">
                <wp:simplePos x="0" y="0"/>
                <wp:positionH relativeFrom="column">
                  <wp:posOffset>5715000</wp:posOffset>
                </wp:positionH>
                <wp:positionV relativeFrom="paragraph">
                  <wp:posOffset>64135</wp:posOffset>
                </wp:positionV>
                <wp:extent cx="1485900" cy="374015"/>
                <wp:effectExtent l="9525" t="16510" r="9525" b="9525"/>
                <wp:wrapNone/>
                <wp:docPr id="9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37401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53EF41" w14:textId="77777777" w:rsidR="00715526" w:rsidRDefault="00715526" w:rsidP="0069758F">
                            <w:pPr>
                              <w:jc w:val="center"/>
                              <w:rPr>
                                <w:rFonts w:cs="Angsana New" w:hint="eastAsia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84742A">
                              <w:rPr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  <w:t>Right Understanding</w:t>
                            </w:r>
                          </w:p>
                          <w:p w14:paraId="620E602F" w14:textId="77777777" w:rsidR="00715526" w:rsidRPr="0069758F" w:rsidRDefault="00715526" w:rsidP="0069758F">
                            <w:pPr>
                              <w:jc w:val="center"/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</w:pPr>
                            <w:r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  <w:t>正見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" o:spid="_x0000_s1054" type="#_x0000_t202" style="position:absolute;margin-left:450pt;margin-top:5.05pt;width:117pt;height:29.4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" fillcolor="#92cddc [1944]" strokeweight="1.5pt">
                <v:textbox>
                  <w:txbxContent>
                    <w:p w14:paraId="4F53EF41" w14:textId="77777777" w:rsidR="00715526" w:rsidRDefault="00715526" w:rsidP="0069758F">
                      <w:pPr>
                        <w:jc w:val="center"/>
                        <w:rPr>
                          <w:rFonts w:cs="Angsana New" w:hint="eastAsia"/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</w:pPr>
                      <w:r w:rsidRPr="0084742A">
                        <w:rPr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  <w:t>Right Understanding</w:t>
                      </w:r>
                    </w:p>
                    <w:p w14:paraId="620E602F" w14:textId="77777777" w:rsidR="00715526" w:rsidRPr="0069758F" w:rsidRDefault="00715526" w:rsidP="0069758F">
                      <w:pPr>
                        <w:jc w:val="center"/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</w:pPr>
                      <w:r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  <w:t>正見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2FA24BA4" wp14:editId="003C9F3C">
                <wp:simplePos x="0" y="0"/>
                <wp:positionH relativeFrom="column">
                  <wp:posOffset>5542915</wp:posOffset>
                </wp:positionH>
                <wp:positionV relativeFrom="paragraph">
                  <wp:posOffset>124460</wp:posOffset>
                </wp:positionV>
                <wp:extent cx="172085" cy="0"/>
                <wp:effectExtent l="18415" t="67310" r="28575" b="75565"/>
                <wp:wrapNone/>
                <wp:docPr id="8" name="Lin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085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" o:spid="_x0000_s1026" style="position:absolute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6.45pt,9.8pt" to="450pt,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" strokecolor="#396" strokeweight="2.25pt">
                <v:stroke endarrow="block"/>
              </v:line>
            </w:pict>
          </mc:Fallback>
        </mc:AlternateContent>
      </w:r>
    </w:p>
    <w:p w14:paraId="57F66C7E" w14:textId="77777777" w:rsidR="00114913" w:rsidRPr="00B736CA" w:rsidRDefault="002B53B6" w:rsidP="00B736CA"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30B56D4E" wp14:editId="3B2F1F22">
                <wp:simplePos x="0" y="0"/>
                <wp:positionH relativeFrom="column">
                  <wp:posOffset>5556250</wp:posOffset>
                </wp:positionH>
                <wp:positionV relativeFrom="paragraph">
                  <wp:posOffset>135255</wp:posOffset>
                </wp:positionV>
                <wp:extent cx="185420" cy="114935"/>
                <wp:effectExtent l="22225" t="20955" r="59055" b="64135"/>
                <wp:wrapNone/>
                <wp:docPr id="7" name="Lin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5420" cy="11493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339966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" o:spid="_x0000_s1026" style="position:absolute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5pt,10.65pt" to="452.1pt,1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" strokecolor="#396" strokeweight="2.25pt">
                <v:stroke endarrow="block"/>
              </v:line>
            </w:pict>
          </mc:Fallback>
        </mc:AlternateContent>
      </w:r>
      <w:r>
        <w:rPr>
          <w:noProof/>
          <w:lang w:eastAsia="en-US"/>
        </w:rPr>
        <w:drawing>
          <wp:anchor distT="0" distB="0" distL="114300" distR="114300" simplePos="0" relativeHeight="251702784" behindDoc="1" locked="0" layoutInCell="1" allowOverlap="1" wp14:anchorId="19CA1C64" wp14:editId="79AFF547">
            <wp:simplePos x="0" y="0"/>
            <wp:positionH relativeFrom="column">
              <wp:posOffset>7233920</wp:posOffset>
            </wp:positionH>
            <wp:positionV relativeFrom="paragraph">
              <wp:posOffset>12065</wp:posOffset>
            </wp:positionV>
            <wp:extent cx="1305560" cy="1303020"/>
            <wp:effectExtent l="0" t="0" r="8890" b="0"/>
            <wp:wrapNone/>
            <wp:docPr id="84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560" cy="130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ACF1FF" w14:textId="77777777" w:rsidR="00114913" w:rsidRPr="00B736CA" w:rsidRDefault="008B57B7" w:rsidP="00B736CA"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6E619389" wp14:editId="3065DA98">
                <wp:simplePos x="0" y="0"/>
                <wp:positionH relativeFrom="column">
                  <wp:posOffset>4802505</wp:posOffset>
                </wp:positionH>
                <wp:positionV relativeFrom="paragraph">
                  <wp:posOffset>55880</wp:posOffset>
                </wp:positionV>
                <wp:extent cx="0" cy="177800"/>
                <wp:effectExtent l="95250" t="0" r="57150" b="50800"/>
                <wp:wrapNone/>
                <wp:docPr id="5" name="Lin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78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" o:spid="_x0000_s1026" style="position:absolute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.15pt,4.4pt" to="378.15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" strokeweight="2.25pt">
                <v:stroke endarrow="block"/>
              </v:line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4E7FBB61" wp14:editId="154460FE">
                <wp:simplePos x="0" y="0"/>
                <wp:positionH relativeFrom="column">
                  <wp:posOffset>5715000</wp:posOffset>
                </wp:positionH>
                <wp:positionV relativeFrom="paragraph">
                  <wp:posOffset>87630</wp:posOffset>
                </wp:positionV>
                <wp:extent cx="1485900" cy="342900"/>
                <wp:effectExtent l="9525" t="9525" r="9525" b="9525"/>
                <wp:wrapNone/>
                <wp:docPr id="6" name="Text 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9B1AEF" w14:textId="77777777" w:rsidR="00715526" w:rsidRDefault="00715526" w:rsidP="00A01D3E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84742A">
                              <w:rPr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th-TH"/>
                              </w:rPr>
                              <w:t>Right Thought</w:t>
                            </w:r>
                          </w:p>
                          <w:p w14:paraId="6D650416" w14:textId="77777777" w:rsidR="00715526" w:rsidRPr="0084742A" w:rsidRDefault="00715526" w:rsidP="00A01D3E">
                            <w:pPr>
                              <w:jc w:val="center"/>
                              <w:rPr>
                                <w:rFonts w:cs="Angsana New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</w:pPr>
                            <w:r w:rsidRPr="0069758F">
                              <w:rPr>
                                <w:rFonts w:cs="Angsana New" w:hint="eastAsia"/>
                                <w:b/>
                                <w:bCs/>
                                <w:sz w:val="16"/>
                                <w:szCs w:val="16"/>
                                <w:lang w:bidi="th-TH"/>
                              </w:rPr>
                              <w:t>正思惟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" o:spid="_x0000_s1055" type="#_x0000_t202" style="position:absolute;margin-left:450pt;margin-top:6.9pt;width:117pt;height:27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" fillcolor="#92cddc [1944]" strokeweight="1.5pt">
                <v:textbox>
                  <w:txbxContent>
                    <w:p w14:paraId="249B1AEF" w14:textId="77777777" w:rsidR="00715526" w:rsidRDefault="00715526" w:rsidP="00A01D3E">
                      <w:pPr>
                        <w:jc w:val="center"/>
                        <w:rPr>
                          <w:rFonts w:cs="Angsana New"/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</w:pPr>
                      <w:r w:rsidRPr="0084742A">
                        <w:rPr>
                          <w:b/>
                          <w:bCs/>
                          <w:color w:val="000000"/>
                          <w:sz w:val="16"/>
                          <w:szCs w:val="16"/>
                          <w:lang w:bidi="th-TH"/>
                        </w:rPr>
                        <w:t>Right Thought</w:t>
                      </w:r>
                    </w:p>
                    <w:p w14:paraId="6D650416" w14:textId="77777777" w:rsidR="00715526" w:rsidRPr="0084742A" w:rsidRDefault="00715526" w:rsidP="00A01D3E">
                      <w:pPr>
                        <w:jc w:val="center"/>
                        <w:rPr>
                          <w:rFonts w:cs="Angsana New"/>
                          <w:b/>
                          <w:bCs/>
                          <w:sz w:val="16"/>
                          <w:szCs w:val="16"/>
                          <w:lang w:bidi="th-TH"/>
                        </w:rPr>
                      </w:pPr>
                      <w:r w:rsidRPr="0069758F">
                        <w:rPr>
                          <w:rFonts w:cs="Angsana New" w:hint="eastAsia"/>
                          <w:b/>
                          <w:bCs/>
                          <w:sz w:val="16"/>
                          <w:szCs w:val="16"/>
                          <w:lang w:bidi="th-TH"/>
                        </w:rPr>
                        <w:t>正思惟</w:t>
                      </w:r>
                    </w:p>
                  </w:txbxContent>
                </v:textbox>
              </v:shape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7B49A133" wp14:editId="52BA12D1">
                <wp:simplePos x="0" y="0"/>
                <wp:positionH relativeFrom="column">
                  <wp:posOffset>4933950</wp:posOffset>
                </wp:positionH>
                <wp:positionV relativeFrom="paragraph">
                  <wp:posOffset>6143625</wp:posOffset>
                </wp:positionV>
                <wp:extent cx="0" cy="228600"/>
                <wp:effectExtent l="66675" t="19050" r="66675" b="28575"/>
                <wp:wrapNone/>
                <wp:docPr id="4" name="Lin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" o:spid="_x0000_s1026" style="position:absolute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8.5pt,483.75pt" to="388.5pt,50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" strokeweight="2.25pt">
                <v:stroke endarrow="block"/>
              </v:line>
            </w:pict>
          </mc:Fallback>
        </mc:AlternateContent>
      </w:r>
    </w:p>
    <w:p w14:paraId="3CCC7D68" w14:textId="77777777" w:rsidR="00114913" w:rsidRPr="00B736CA" w:rsidRDefault="00A73B41" w:rsidP="00B736CA">
      <w:r>
        <w:rPr>
          <w:noProof/>
          <w:lang w:eastAsia="en-US"/>
        </w:rPr>
        <w:drawing>
          <wp:anchor distT="0" distB="0" distL="114300" distR="114300" simplePos="0" relativeHeight="251722240" behindDoc="1" locked="0" layoutInCell="1" allowOverlap="1" wp14:anchorId="4770CE57" wp14:editId="4DA8C775">
            <wp:simplePos x="0" y="0"/>
            <wp:positionH relativeFrom="column">
              <wp:posOffset>4429125</wp:posOffset>
            </wp:positionH>
            <wp:positionV relativeFrom="paragraph">
              <wp:posOffset>13335</wp:posOffset>
            </wp:positionV>
            <wp:extent cx="860425" cy="1028700"/>
            <wp:effectExtent l="133350" t="95250" r="130175" b="9525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13" r="18030" b="61377"/>
                    <a:stretch>
                      <a:fillRect/>
                    </a:stretch>
                  </pic:blipFill>
                  <pic:spPr bwMode="auto">
                    <a:xfrm rot="-912778">
                      <a:off x="0" y="0"/>
                      <a:ext cx="860425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53B6">
        <w:rPr>
          <w:noProof/>
          <w:lang w:eastAsia="en-US"/>
        </w:rPr>
        <w:drawing>
          <wp:anchor distT="0" distB="0" distL="114300" distR="114300" simplePos="0" relativeHeight="251680256" behindDoc="0" locked="0" layoutInCell="1" allowOverlap="1" wp14:anchorId="5EF8A3E7" wp14:editId="03B4AAF1">
            <wp:simplePos x="0" y="0"/>
            <wp:positionH relativeFrom="column">
              <wp:posOffset>7610475</wp:posOffset>
            </wp:positionH>
            <wp:positionV relativeFrom="paragraph">
              <wp:posOffset>59055</wp:posOffset>
            </wp:positionV>
            <wp:extent cx="549910" cy="485140"/>
            <wp:effectExtent l="19050" t="19050" r="21590" b="10160"/>
            <wp:wrapNone/>
            <wp:docPr id="88" name="Picture 112" descr="Dhammanawattakam 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Dhammanawattakam 007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10" cy="48514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CC66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4913">
        <w:t xml:space="preserve">                                                                                                               </w:t>
      </w:r>
    </w:p>
    <w:p w14:paraId="0BF3DA59" w14:textId="77777777" w:rsidR="00114913" w:rsidRPr="00B736CA" w:rsidRDefault="00114913" w:rsidP="00B736CA">
      <w:r>
        <w:t xml:space="preserve">                                                                                                             </w:t>
      </w:r>
    </w:p>
    <w:p w14:paraId="250C3A76" w14:textId="77777777" w:rsidR="00114913" w:rsidRPr="00B736CA" w:rsidRDefault="00173685" w:rsidP="00B736CA"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450E80BE" wp14:editId="586DE4C5">
                <wp:simplePos x="0" y="0"/>
                <wp:positionH relativeFrom="column">
                  <wp:posOffset>2161756</wp:posOffset>
                </wp:positionH>
                <wp:positionV relativeFrom="paragraph">
                  <wp:posOffset>160614</wp:posOffset>
                </wp:positionV>
                <wp:extent cx="2180374" cy="33556"/>
                <wp:effectExtent l="0" t="95250" r="0" b="81280"/>
                <wp:wrapNone/>
                <wp:docPr id="2" name="Lin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180374" cy="33556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8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" o:spid="_x0000_s1026" style="position:absolute;flip:y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0.2pt,12.65pt" to="341.9pt,1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" strokecolor="navy" strokeweight="2.25pt">
                <v:stroke endarrow="block"/>
              </v:line>
            </w:pict>
          </mc:Fallback>
        </mc:AlternateContent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0AEE3B0D" wp14:editId="705C2142">
                <wp:simplePos x="0" y="0"/>
                <wp:positionH relativeFrom="column">
                  <wp:posOffset>5257800</wp:posOffset>
                </wp:positionH>
                <wp:positionV relativeFrom="paragraph">
                  <wp:posOffset>163195</wp:posOffset>
                </wp:positionV>
                <wp:extent cx="2020570" cy="0"/>
                <wp:effectExtent l="19050" t="67945" r="27305" b="74930"/>
                <wp:wrapNone/>
                <wp:docPr id="3" name="Lin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2057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8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" o:spid="_x0000_s1026" style="position:absolute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4pt,12.85pt" to="573.1pt,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" strokecolor="navy" strokeweight="2.25pt">
                <v:stroke endarrow="block"/>
              </v:line>
            </w:pict>
          </mc:Fallback>
        </mc:AlternateContent>
      </w:r>
    </w:p>
    <w:p w14:paraId="612B8832" w14:textId="77777777" w:rsidR="00114913" w:rsidRPr="00B736CA" w:rsidRDefault="00114913" w:rsidP="00B736CA">
      <w:pPr>
        <w:tabs>
          <w:tab w:val="left" w:pos="2970"/>
        </w:tabs>
      </w:pPr>
      <w:r>
        <w:tab/>
      </w:r>
      <w:r w:rsidR="002B53B6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1974E261" wp14:editId="341D7164">
                <wp:simplePos x="0" y="0"/>
                <wp:positionH relativeFrom="column">
                  <wp:posOffset>7677150</wp:posOffset>
                </wp:positionH>
                <wp:positionV relativeFrom="paragraph">
                  <wp:posOffset>3857625</wp:posOffset>
                </wp:positionV>
                <wp:extent cx="1028700" cy="685800"/>
                <wp:effectExtent l="9525" t="9525" r="9525" b="9525"/>
                <wp:wrapNone/>
                <wp:docPr id="52" name="Text 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685800"/>
                        </a:xfrm>
                        <a:prstGeom prst="rect">
                          <a:avLst/>
                        </a:prstGeom>
                        <a:solidFill>
                          <a:srgbClr val="FF6600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FFE45D" w14:textId="77777777" w:rsidR="00715526" w:rsidRDefault="00715526" w:rsidP="00B736CA">
                            <w:pPr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Sang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Jalan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" o:spid="_x0000_s1056" type="#_x0000_t202" style="position:absolute;margin-left:604.5pt;margin-top:303.75pt;width:81pt;height:54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" fillcolor="#f60" strokeweight="1.5pt">
                <v:textbox>
                  <w:txbxContent>
                    <w:p w:rsidR="00114913" w:rsidRDefault="00114913" w:rsidP="00B736CA">
                      <w:pPr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Sang Jalan</w:t>
                      </w:r>
                    </w:p>
                  </w:txbxContent>
                </v:textbox>
              </v:shape>
            </w:pict>
          </mc:Fallback>
        </mc:AlternateContent>
      </w:r>
    </w:p>
    <w:sectPr w:rsidR="00114913" w:rsidRPr="00B736CA" w:rsidSect="0069012C">
      <w:pgSz w:w="15840" w:h="12240" w:orient="landscape" w:code="1"/>
      <w:pgMar w:top="902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SimSun">
    <w:altName w:val="宋体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Angsana New">
    <w:panose1 w:val="020B0300020202020204"/>
    <w:charset w:val="00"/>
    <w:family w:val="auto"/>
    <w:pitch w:val="variable"/>
    <w:sig w:usb0="A10002FF" w:usb1="5000204A" w:usb2="00000020" w:usb3="00000000" w:csb0="00010097" w:csb1="00000000"/>
  </w:font>
  <w:font w:name="ヒラギノ明朝 ProN W3">
    <w:charset w:val="4E"/>
    <w:family w:val="auto"/>
    <w:pitch w:val="variable"/>
    <w:sig w:usb0="E00002FF" w:usb1="7AC7FFFF" w:usb2="00000012" w:usb3="00000000" w:csb0="0002000D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Cordia New">
    <w:panose1 w:val="020B0300020202020204"/>
    <w:charset w:val="00"/>
    <w:family w:val="auto"/>
    <w:pitch w:val="variable"/>
    <w:sig w:usb0="A10002FF" w:usb1="5000204A" w:usb2="00000020" w:usb3="00000000" w:csb0="00010097" w:csb1="00000000"/>
  </w:font>
  <w:font w:name="宋体">
    <w:charset w:val="50"/>
    <w:family w:val="auto"/>
    <w:pitch w:val="variable"/>
    <w:sig w:usb0="00000001" w:usb1="080E0000" w:usb2="00000010" w:usb3="00000000" w:csb0="0004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6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6750"/>
    <w:rsid w:val="0002045A"/>
    <w:rsid w:val="000352D3"/>
    <w:rsid w:val="000355B1"/>
    <w:rsid w:val="000356CF"/>
    <w:rsid w:val="00040003"/>
    <w:rsid w:val="000666A8"/>
    <w:rsid w:val="000C135B"/>
    <w:rsid w:val="000C37E4"/>
    <w:rsid w:val="000D6DC1"/>
    <w:rsid w:val="000E6BEA"/>
    <w:rsid w:val="00105200"/>
    <w:rsid w:val="00114913"/>
    <w:rsid w:val="001310D3"/>
    <w:rsid w:val="001356B4"/>
    <w:rsid w:val="001424B0"/>
    <w:rsid w:val="00142E45"/>
    <w:rsid w:val="001463B0"/>
    <w:rsid w:val="00164171"/>
    <w:rsid w:val="00173685"/>
    <w:rsid w:val="001A40F9"/>
    <w:rsid w:val="001B339F"/>
    <w:rsid w:val="001D20A3"/>
    <w:rsid w:val="001D6813"/>
    <w:rsid w:val="001E331B"/>
    <w:rsid w:val="001F034C"/>
    <w:rsid w:val="0020749C"/>
    <w:rsid w:val="0022358F"/>
    <w:rsid w:val="00242E6A"/>
    <w:rsid w:val="00254866"/>
    <w:rsid w:val="00265B29"/>
    <w:rsid w:val="002919D0"/>
    <w:rsid w:val="002A005C"/>
    <w:rsid w:val="002B53B6"/>
    <w:rsid w:val="002C5BCF"/>
    <w:rsid w:val="002C60AB"/>
    <w:rsid w:val="002F34E1"/>
    <w:rsid w:val="00300F1A"/>
    <w:rsid w:val="00313941"/>
    <w:rsid w:val="00322058"/>
    <w:rsid w:val="003446D2"/>
    <w:rsid w:val="00347746"/>
    <w:rsid w:val="003546E9"/>
    <w:rsid w:val="00363BAF"/>
    <w:rsid w:val="00375E73"/>
    <w:rsid w:val="00385B60"/>
    <w:rsid w:val="00390FFE"/>
    <w:rsid w:val="003A11FB"/>
    <w:rsid w:val="003B41EA"/>
    <w:rsid w:val="003F7B25"/>
    <w:rsid w:val="004060EA"/>
    <w:rsid w:val="00413643"/>
    <w:rsid w:val="0041703B"/>
    <w:rsid w:val="00435141"/>
    <w:rsid w:val="0044109B"/>
    <w:rsid w:val="004423F7"/>
    <w:rsid w:val="0045536E"/>
    <w:rsid w:val="004700F3"/>
    <w:rsid w:val="00491875"/>
    <w:rsid w:val="0049397E"/>
    <w:rsid w:val="0049636A"/>
    <w:rsid w:val="004C0FF2"/>
    <w:rsid w:val="004F6E36"/>
    <w:rsid w:val="005157AB"/>
    <w:rsid w:val="005311D6"/>
    <w:rsid w:val="00581839"/>
    <w:rsid w:val="00591CB4"/>
    <w:rsid w:val="005A484D"/>
    <w:rsid w:val="005C20A7"/>
    <w:rsid w:val="005C2A2F"/>
    <w:rsid w:val="005C31A4"/>
    <w:rsid w:val="005D7E4A"/>
    <w:rsid w:val="0062445A"/>
    <w:rsid w:val="00650634"/>
    <w:rsid w:val="0067518F"/>
    <w:rsid w:val="00676D33"/>
    <w:rsid w:val="0069012C"/>
    <w:rsid w:val="0069364B"/>
    <w:rsid w:val="0069758F"/>
    <w:rsid w:val="006C0060"/>
    <w:rsid w:val="006D54F0"/>
    <w:rsid w:val="00715526"/>
    <w:rsid w:val="007238BA"/>
    <w:rsid w:val="007249EF"/>
    <w:rsid w:val="00733DB8"/>
    <w:rsid w:val="007356B8"/>
    <w:rsid w:val="0074641C"/>
    <w:rsid w:val="00750C63"/>
    <w:rsid w:val="00770C2E"/>
    <w:rsid w:val="00775CB3"/>
    <w:rsid w:val="007763B6"/>
    <w:rsid w:val="00777D38"/>
    <w:rsid w:val="00794EB0"/>
    <w:rsid w:val="007A17F5"/>
    <w:rsid w:val="007B4DBE"/>
    <w:rsid w:val="007C7E7D"/>
    <w:rsid w:val="007D6CC5"/>
    <w:rsid w:val="007E7FF3"/>
    <w:rsid w:val="0083340E"/>
    <w:rsid w:val="00845B7A"/>
    <w:rsid w:val="00846A4E"/>
    <w:rsid w:val="0084742A"/>
    <w:rsid w:val="00876D15"/>
    <w:rsid w:val="00897176"/>
    <w:rsid w:val="008A14D6"/>
    <w:rsid w:val="008B19FD"/>
    <w:rsid w:val="008B57B7"/>
    <w:rsid w:val="008F53B1"/>
    <w:rsid w:val="0094728A"/>
    <w:rsid w:val="009652B9"/>
    <w:rsid w:val="00965516"/>
    <w:rsid w:val="0097063B"/>
    <w:rsid w:val="009B7453"/>
    <w:rsid w:val="009C2F93"/>
    <w:rsid w:val="009C51BB"/>
    <w:rsid w:val="009D3AD9"/>
    <w:rsid w:val="009D5A69"/>
    <w:rsid w:val="009D7AD0"/>
    <w:rsid w:val="00A00BBF"/>
    <w:rsid w:val="00A01D3E"/>
    <w:rsid w:val="00A113B1"/>
    <w:rsid w:val="00A33905"/>
    <w:rsid w:val="00A4143D"/>
    <w:rsid w:val="00A43C9F"/>
    <w:rsid w:val="00A4725B"/>
    <w:rsid w:val="00A522E2"/>
    <w:rsid w:val="00A526F0"/>
    <w:rsid w:val="00A63B53"/>
    <w:rsid w:val="00A73B41"/>
    <w:rsid w:val="00A81EE7"/>
    <w:rsid w:val="00A9180F"/>
    <w:rsid w:val="00AA1212"/>
    <w:rsid w:val="00AC38D6"/>
    <w:rsid w:val="00AD0E19"/>
    <w:rsid w:val="00AE4F2F"/>
    <w:rsid w:val="00AF1D80"/>
    <w:rsid w:val="00AF740B"/>
    <w:rsid w:val="00B02916"/>
    <w:rsid w:val="00B36FBB"/>
    <w:rsid w:val="00B736CA"/>
    <w:rsid w:val="00BA7A15"/>
    <w:rsid w:val="00BF18BC"/>
    <w:rsid w:val="00C01236"/>
    <w:rsid w:val="00C10BBC"/>
    <w:rsid w:val="00C52EE3"/>
    <w:rsid w:val="00C54634"/>
    <w:rsid w:val="00C66750"/>
    <w:rsid w:val="00CB5820"/>
    <w:rsid w:val="00D0147B"/>
    <w:rsid w:val="00D1379B"/>
    <w:rsid w:val="00D177D1"/>
    <w:rsid w:val="00D326F0"/>
    <w:rsid w:val="00D6019A"/>
    <w:rsid w:val="00D74B1B"/>
    <w:rsid w:val="00D83334"/>
    <w:rsid w:val="00D85846"/>
    <w:rsid w:val="00D96055"/>
    <w:rsid w:val="00DC6E0C"/>
    <w:rsid w:val="00DD24B6"/>
    <w:rsid w:val="00DE1124"/>
    <w:rsid w:val="00DE4799"/>
    <w:rsid w:val="00DF7FEB"/>
    <w:rsid w:val="00E00823"/>
    <w:rsid w:val="00E077DC"/>
    <w:rsid w:val="00E11EDE"/>
    <w:rsid w:val="00E170B8"/>
    <w:rsid w:val="00E738B5"/>
    <w:rsid w:val="00EA1410"/>
    <w:rsid w:val="00EE27A3"/>
    <w:rsid w:val="00EF0858"/>
    <w:rsid w:val="00F060D3"/>
    <w:rsid w:val="00F40AF0"/>
    <w:rsid w:val="00F47519"/>
    <w:rsid w:val="00F52178"/>
    <w:rsid w:val="00F557BF"/>
    <w:rsid w:val="00F57A40"/>
    <w:rsid w:val="00FA012A"/>
    <w:rsid w:val="00FA6DF1"/>
    <w:rsid w:val="00FB7ACB"/>
    <w:rsid w:val="00FC1A57"/>
    <w:rsid w:val="00FD1C0C"/>
    <w:rsid w:val="00FF67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38FA70E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Times New Roman"/>
        <w:sz w:val="22"/>
        <w:szCs w:val="28"/>
        <w:lang w:val="en-US" w:eastAsia="en-US" w:bidi="th-TH"/>
      </w:rPr>
    </w:rPrDefault>
    <w:pPrDefault/>
  </w:docDefaults>
  <w:latentStyles w:defLockedState="0" w:defUIPriority="99" w:defSemiHidden="1" w:defUnhideWhenUsed="1" w:defQFormat="0" w:count="276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0634"/>
    <w:rPr>
      <w:sz w:val="24"/>
      <w:szCs w:val="24"/>
      <w:lang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DF7FE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F7FEB"/>
    <w:rPr>
      <w:rFonts w:ascii="Tahoma" w:hAnsi="Tahoma" w:cs="Tahoma"/>
      <w:sz w:val="16"/>
      <w:szCs w:val="16"/>
      <w:lang w:eastAsia="zh-CN" w:bidi="ar-SA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Times New Roman"/>
        <w:sz w:val="22"/>
        <w:szCs w:val="28"/>
        <w:lang w:val="en-US" w:eastAsia="en-US" w:bidi="th-TH"/>
      </w:rPr>
    </w:rPrDefault>
    <w:pPrDefault/>
  </w:docDefaults>
  <w:latentStyles w:defLockedState="0" w:defUIPriority="99" w:defSemiHidden="1" w:defUnhideWhenUsed="1" w:defQFormat="0" w:count="276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0634"/>
    <w:rPr>
      <w:sz w:val="24"/>
      <w:szCs w:val="24"/>
      <w:lang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DF7FE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F7FEB"/>
    <w:rPr>
      <w:rFonts w:ascii="Tahoma" w:hAnsi="Tahoma" w:cs="Tahoma"/>
      <w:sz w:val="16"/>
      <w:szCs w:val="16"/>
      <w:lang w:eastAsia="zh-CN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20" Type="http://schemas.openxmlformats.org/officeDocument/2006/relationships/theme" Target="theme/theme1.xml"/><Relationship Id="rId10" Type="http://schemas.openxmlformats.org/officeDocument/2006/relationships/image" Target="media/image5.png"/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jpe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image" Target="media/image12.png"/><Relationship Id="rId18" Type="http://schemas.openxmlformats.org/officeDocument/2006/relationships/image" Target="media/image13.jpeg"/><Relationship Id="rId19" Type="http://schemas.openxmlformats.org/officeDocument/2006/relationships/fontTable" Target="fontTable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jpeg"/><Relationship Id="rId8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istrator\My%20Documents\%3f%3f%3f%3f%3f%3f%3f%3f%3f%3f%3f%3f%3f%3f%3f%3f%3f%3f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FAFE2C-D178-B043-B75C-655E3E10F6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\Documents and Settings\Administrator\My Documents\??????????????????.dotx</Template>
  <TotalTime>40</TotalTime>
  <Pages>1</Pages>
  <Words>66</Words>
  <Characters>377</Characters>
  <Application>Microsoft Macintosh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442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Wat CArolina</dc:creator>
  <cp:lastModifiedBy>Yota Kanno Japan</cp:lastModifiedBy>
  <cp:revision>3</cp:revision>
  <cp:lastPrinted>2013-03-31T16:33:00Z</cp:lastPrinted>
  <dcterms:created xsi:type="dcterms:W3CDTF">2013-05-12T13:42:00Z</dcterms:created>
  <dcterms:modified xsi:type="dcterms:W3CDTF">2013-05-12T15:23:00Z</dcterms:modified>
</cp:coreProperties>
</file>